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3B432524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sdt>
            <w:sdtPr>
              <w:rPr>
                <w:rFonts w:eastAsiaTheme="minorHAnsi" w:cs="Arial"/>
                <w:lang w:eastAsia="en-US"/>
              </w:rPr>
              <w:id w:val="-196162067"/>
              <w:placeholder>
                <w:docPart w:val="5B3A2ADCD1C44E3095570CBF98890DC7"/>
              </w:placeholder>
              <w:showingPlcHdr/>
            </w:sdtPr>
            <w:sdtEndPr/>
            <w:sdtContent>
              <w:p w14:paraId="5747351D" w14:textId="48F04A40" w:rsidR="006B150F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1692414715"/>
              <w:placeholder>
                <w:docPart w:val="FDEA23AC1D594F86840DE777D62AE8B2"/>
              </w:placeholder>
              <w:showingPlcHdr/>
            </w:sdtPr>
            <w:sdtEndPr/>
            <w:sdtContent>
              <w:p w14:paraId="256D91E8" w14:textId="3AA07774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2074804165"/>
              <w:placeholder>
                <w:docPart w:val="FDB534859442454A918828E196BAC3A6"/>
              </w:placeholder>
              <w:showingPlcHdr/>
            </w:sdtPr>
            <w:sdtEndPr/>
            <w:sdtContent>
              <w:p w14:paraId="25302C92" w14:textId="10E11DCD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298610139"/>
              <w:placeholder>
                <w:docPart w:val="C2D7521A865F4E8690D7BA3C02E278DA"/>
              </w:placeholder>
              <w:showingPlcHdr/>
            </w:sdtPr>
            <w:sdtEndPr/>
            <w:sdtContent>
              <w:p w14:paraId="7AF538D0" w14:textId="28B6EF72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992936589"/>
              <w:placeholder>
                <w:docPart w:val="EC9E38488C3A4F818FE514BA780EE1F9"/>
              </w:placeholder>
              <w:showingPlcHdr/>
            </w:sdtPr>
            <w:sdtEndPr/>
            <w:sdtContent>
              <w:p w14:paraId="66F288A4" w14:textId="5E34381F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503666478"/>
              <w:placeholder>
                <w:docPart w:val="86DBE6082AA04C679458225C93AA51E0"/>
              </w:placeholder>
              <w:showingPlcHdr/>
            </w:sdtPr>
            <w:sdtEndPr/>
            <w:sdtContent>
              <w:p w14:paraId="0A258B06" w14:textId="676A349F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479382674"/>
              <w:placeholder>
                <w:docPart w:val="1039E32E7948404CBF8AAD5FDDE54FAE"/>
              </w:placeholder>
              <w:showingPlcHdr/>
            </w:sdtPr>
            <w:sdtEndPr/>
            <w:sdtContent>
              <w:p w14:paraId="4270361C" w14:textId="2443CF60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302235881"/>
              <w:placeholder>
                <w:docPart w:val="6D06813C6C284F6EB08433BE212485EA"/>
              </w:placeholder>
              <w:showingPlcHdr/>
            </w:sdtPr>
            <w:sdtEndPr/>
            <w:sdtContent>
              <w:p w14:paraId="1063B1C1" w14:textId="55D32E05" w:rsidR="009E080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476AF52" w14:textId="77777777" w:rsidR="003B6F8A" w:rsidRPr="002E36FE" w:rsidRDefault="003B6F8A" w:rsidP="00940F19">
            <w:pPr>
              <w:rPr>
                <w:sz w:val="16"/>
                <w:szCs w:val="16"/>
              </w:rPr>
            </w:pPr>
            <w:r w:rsidRPr="002E36FE">
              <w:rPr>
                <w:sz w:val="16"/>
                <w:szCs w:val="16"/>
              </w:rPr>
              <w:t>(Name und Anschrift der Vergabestelle)</w:t>
            </w:r>
          </w:p>
          <w:p w14:paraId="3AD5A391" w14:textId="77777777" w:rsidR="006B150F" w:rsidRPr="002E36FE" w:rsidRDefault="004C08D2" w:rsidP="009C398B">
            <w:pPr>
              <w:ind w:right="-570"/>
              <w:rPr>
                <w:rFonts w:eastAsiaTheme="minorHAnsi" w:cs="Arial"/>
                <w:lang w:eastAsia="en-US"/>
              </w:rPr>
            </w:pPr>
            <w:r w:rsidRPr="002E36FE">
              <w:rPr>
                <w:rFonts w:eastAsiaTheme="minorHAnsi" w:cs="Arial"/>
                <w:lang w:eastAsia="en-US"/>
              </w:rPr>
              <w:t>Kreisstadt Steinfurt</w:t>
            </w:r>
          </w:p>
          <w:p w14:paraId="709FA76B" w14:textId="77777777" w:rsidR="004C08D2" w:rsidRPr="002E36FE" w:rsidRDefault="004C08D2" w:rsidP="009C398B">
            <w:pPr>
              <w:ind w:right="-570"/>
              <w:rPr>
                <w:rFonts w:eastAsiaTheme="minorHAnsi" w:cs="Arial"/>
                <w:lang w:eastAsia="en-US"/>
              </w:rPr>
            </w:pPr>
            <w:r w:rsidRPr="002E36FE">
              <w:rPr>
                <w:rFonts w:eastAsiaTheme="minorHAnsi" w:cs="Arial"/>
                <w:lang w:eastAsia="en-US"/>
              </w:rPr>
              <w:t>FD 61 – Zentrale Vergabestelle</w:t>
            </w:r>
          </w:p>
          <w:p w14:paraId="1D476B25" w14:textId="77777777" w:rsidR="004C08D2" w:rsidRPr="002E36FE" w:rsidRDefault="004C08D2" w:rsidP="009C398B">
            <w:pPr>
              <w:ind w:right="-570"/>
              <w:rPr>
                <w:rFonts w:eastAsiaTheme="minorHAnsi" w:cs="Arial"/>
                <w:lang w:eastAsia="en-US"/>
              </w:rPr>
            </w:pPr>
            <w:r w:rsidRPr="002E36FE">
              <w:rPr>
                <w:rFonts w:eastAsiaTheme="minorHAnsi" w:cs="Arial"/>
                <w:lang w:eastAsia="en-US"/>
              </w:rPr>
              <w:t>Raum 253</w:t>
            </w:r>
          </w:p>
          <w:p w14:paraId="22BA2706" w14:textId="77777777" w:rsidR="004C08D2" w:rsidRPr="002E36FE" w:rsidRDefault="004C08D2" w:rsidP="009C398B">
            <w:pPr>
              <w:ind w:right="-570"/>
              <w:rPr>
                <w:rFonts w:eastAsiaTheme="minorHAnsi" w:cs="Arial"/>
                <w:lang w:eastAsia="en-US"/>
              </w:rPr>
            </w:pPr>
            <w:r w:rsidRPr="002E36FE">
              <w:rPr>
                <w:rFonts w:eastAsiaTheme="minorHAnsi" w:cs="Arial"/>
                <w:lang w:eastAsia="en-US"/>
              </w:rPr>
              <w:t>Emsdettener Str. 40</w:t>
            </w:r>
          </w:p>
          <w:p w14:paraId="4D09CD89" w14:textId="6954F459" w:rsidR="004C08D2" w:rsidRPr="002E36FE" w:rsidRDefault="004C08D2" w:rsidP="009C398B">
            <w:pPr>
              <w:ind w:right="-570"/>
              <w:rPr>
                <w:rFonts w:eastAsiaTheme="minorHAnsi" w:cs="Arial"/>
                <w:lang w:eastAsia="en-US"/>
              </w:rPr>
            </w:pPr>
            <w:r w:rsidRPr="002E36FE">
              <w:rPr>
                <w:rFonts w:eastAsiaTheme="minorHAnsi" w:cs="Arial"/>
                <w:lang w:eastAsia="en-US"/>
              </w:rPr>
              <w:t>48565 Steinfurt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2E36FE" w:rsidRDefault="003B6F8A" w:rsidP="003B6F8A">
            <w:pPr>
              <w:jc w:val="left"/>
              <w:rPr>
                <w:sz w:val="16"/>
                <w:szCs w:val="16"/>
              </w:rPr>
            </w:pPr>
            <w:r w:rsidRPr="002E36FE">
              <w:t>Registergericht</w:t>
            </w:r>
            <w:r w:rsidRPr="002E36FE"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-1976818977"/>
              <w:placeholder>
                <w:docPart w:val="5358D730804B4BF5BFFEFF6BEE30C7C2"/>
              </w:placeholder>
              <w:showingPlcHdr/>
            </w:sdtPr>
            <w:sdtEndPr/>
            <w:sdtContent>
              <w:p w14:paraId="2E92A5BC" w14:textId="6DE65764" w:rsidR="003B6F8A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2E36FE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-1078045517"/>
              <w:placeholder>
                <w:docPart w:val="E0E3A9D840AD49A5A6220C432DAC6674"/>
              </w:placeholder>
              <w:showingPlcHdr/>
            </w:sdtPr>
            <w:sdtEndPr/>
            <w:sdtContent>
              <w:p w14:paraId="1F3A3F68" w14:textId="7BCC06E4" w:rsidR="003B6F8A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416669390"/>
              <w:placeholder>
                <w:docPart w:val="96821CBF7FA44FDD920641E1FEF6A717"/>
              </w:placeholder>
              <w:showingPlcHdr/>
            </w:sdtPr>
            <w:sdtEndPr/>
            <w:sdtContent>
              <w:p w14:paraId="045103C7" w14:textId="5C83EA6A" w:rsidR="0013068A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220440914"/>
              <w:placeholder>
                <w:docPart w:val="4535EB63C59E48ED8AD36739A74BD581"/>
              </w:placeholder>
              <w:showingPlcHdr/>
            </w:sdtPr>
            <w:sdtEndPr/>
            <w:sdtContent>
              <w:p w14:paraId="5D4E1945" w14:textId="0CE4B2D2" w:rsidR="000D2F1B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2005091497"/>
              <w:placeholder>
                <w:docPart w:val="1A6D941C776044E89DF50411039B53A1"/>
              </w:placeholder>
              <w:showingPlcHdr/>
            </w:sdtPr>
            <w:sdtEndPr/>
            <w:sdtContent>
              <w:p w14:paraId="182C42E9" w14:textId="2A62F082" w:rsidR="000D2F1B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286811606"/>
              <w:placeholder>
                <w:docPart w:val="FD06E632631E4C149CD9699FA8FAE551"/>
              </w:placeholder>
              <w:showingPlcHdr/>
            </w:sdtPr>
            <w:sdtEndPr/>
            <w:sdtContent>
              <w:p w14:paraId="6309ADB1" w14:textId="233D5414" w:rsidR="000D2F1B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779020405"/>
              <w:placeholder>
                <w:docPart w:val="F625FF366C46412A8D8AB517851F8E4C"/>
              </w:placeholder>
              <w:showingPlcHdr/>
            </w:sdtPr>
            <w:sdtEndPr/>
            <w:sdtContent>
              <w:p w14:paraId="05594701" w14:textId="0041D38A" w:rsidR="000D2F1B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1"/>
        <w:gridCol w:w="1416"/>
        <w:gridCol w:w="131"/>
        <w:gridCol w:w="7588"/>
        <w:gridCol w:w="81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5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547748" w:rsidRPr="001C60F2" w14:paraId="10B68D30" w14:textId="77777777" w:rsidTr="00194BCE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7761E464" w14:textId="77777777" w:rsidR="00547748" w:rsidRPr="00126ACC" w:rsidRDefault="00547748" w:rsidP="00547748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 w:rsidR="005679BE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6" w:type="dxa"/>
            <w:noWrap/>
            <w:vAlign w:val="center"/>
          </w:tcPr>
          <w:p w14:paraId="0183D4E1" w14:textId="77777777" w:rsidR="00547748" w:rsidRPr="00597968" w:rsidRDefault="00547748" w:rsidP="00547748">
            <w:pPr>
              <w:jc w:val="left"/>
            </w:pPr>
          </w:p>
        </w:tc>
        <w:tc>
          <w:tcPr>
            <w:tcW w:w="7800" w:type="dxa"/>
            <w:gridSpan w:val="3"/>
          </w:tcPr>
          <w:p w14:paraId="398A7BA7" w14:textId="4401A767" w:rsidR="00547748" w:rsidRPr="00597968" w:rsidRDefault="00547748" w:rsidP="00547748">
            <w:pPr>
              <w:jc w:val="left"/>
            </w:pPr>
            <w:r w:rsidRPr="001A5FEC">
              <w:t xml:space="preserve">Leistungsverzeichnis mit den Preisen sowie den geforderten Angaben </w:t>
            </w:r>
          </w:p>
        </w:tc>
      </w:tr>
      <w:tr w:rsidR="00547748" w:rsidRPr="001C60F2" w14:paraId="24D5FE50" w14:textId="77777777" w:rsidTr="00194BCE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20C428BE" w14:textId="77777777" w:rsidR="00547748" w:rsidRPr="00126ACC" w:rsidRDefault="00547748" w:rsidP="0054774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679BE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noWrap/>
            <w:vAlign w:val="center"/>
          </w:tcPr>
          <w:p w14:paraId="205BCDE7" w14:textId="77777777" w:rsidR="00547748" w:rsidRPr="00D425A1" w:rsidRDefault="00547748" w:rsidP="00547748">
            <w:pPr>
              <w:jc w:val="left"/>
            </w:pPr>
          </w:p>
        </w:tc>
        <w:tc>
          <w:tcPr>
            <w:tcW w:w="7800" w:type="dxa"/>
            <w:gridSpan w:val="3"/>
          </w:tcPr>
          <w:p w14:paraId="7CF6D854" w14:textId="5B0CF934" w:rsidR="00547748" w:rsidRPr="00597968" w:rsidRDefault="00547748" w:rsidP="00547748">
            <w:pPr>
              <w:jc w:val="left"/>
            </w:pPr>
            <w:r w:rsidRPr="001A5FEC">
              <w:t>Leistungsverzeichnis GAEB (Kurz- oder Langfassung) mit den Preisen sowie den geforderten Angaben</w:t>
            </w:r>
          </w:p>
        </w:tc>
      </w:tr>
      <w:tr w:rsidR="00547748" w:rsidRPr="001C60F2" w14:paraId="1EA8B0CB" w14:textId="77777777" w:rsidTr="00194BCE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23164ACE" w14:textId="77777777" w:rsidR="00547748" w:rsidRPr="00126ACC" w:rsidRDefault="00547748" w:rsidP="0054774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679BE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noWrap/>
            <w:vAlign w:val="center"/>
          </w:tcPr>
          <w:p w14:paraId="294086BF" w14:textId="3FB944F8" w:rsidR="00547748" w:rsidRPr="00D425A1" w:rsidRDefault="00547748" w:rsidP="00547748">
            <w:pPr>
              <w:jc w:val="left"/>
            </w:pPr>
            <w:r>
              <w:t>233</w:t>
            </w:r>
          </w:p>
        </w:tc>
        <w:tc>
          <w:tcPr>
            <w:tcW w:w="7800" w:type="dxa"/>
            <w:gridSpan w:val="3"/>
          </w:tcPr>
          <w:p w14:paraId="2B7E12EC" w14:textId="5B2A1F6A" w:rsidR="00547748" w:rsidRPr="00597968" w:rsidRDefault="00547748" w:rsidP="00547748">
            <w:pPr>
              <w:jc w:val="left"/>
            </w:pPr>
            <w:r w:rsidRPr="001A5FEC">
              <w:t xml:space="preserve">Verzeichnis der Nachunternehmerleistungen </w:t>
            </w:r>
          </w:p>
        </w:tc>
      </w:tr>
      <w:tr w:rsidR="00547748" w:rsidRPr="001C60F2" w14:paraId="4A50F487" w14:textId="77777777" w:rsidTr="00194BCE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56F357C1" w14:textId="77777777" w:rsidR="00547748" w:rsidRPr="00126ACC" w:rsidRDefault="00547748" w:rsidP="0054774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679BE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noWrap/>
            <w:vAlign w:val="center"/>
          </w:tcPr>
          <w:p w14:paraId="507A5F87" w14:textId="4201130B" w:rsidR="00547748" w:rsidRPr="00D425A1" w:rsidRDefault="00547748" w:rsidP="00547748">
            <w:pPr>
              <w:jc w:val="left"/>
            </w:pPr>
            <w:r w:rsidRPr="00D425A1">
              <w:t>23</w:t>
            </w:r>
            <w:r>
              <w:t>4</w:t>
            </w:r>
          </w:p>
        </w:tc>
        <w:tc>
          <w:tcPr>
            <w:tcW w:w="7800" w:type="dxa"/>
            <w:gridSpan w:val="3"/>
          </w:tcPr>
          <w:p w14:paraId="01AFA4C6" w14:textId="0695C8F0" w:rsidR="00547748" w:rsidRPr="00597968" w:rsidRDefault="00547748" w:rsidP="00547748">
            <w:pPr>
              <w:jc w:val="left"/>
            </w:pPr>
            <w:r w:rsidRPr="001A5FEC">
              <w:t>Erklärung Bieter-/Arbeitsgemeinschaft</w:t>
            </w:r>
          </w:p>
        </w:tc>
      </w:tr>
      <w:tr w:rsidR="00547748" w:rsidRPr="001C60F2" w14:paraId="36D359A9" w14:textId="77777777" w:rsidTr="00194BCE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6268EDD0" w14:textId="48260C51" w:rsidR="00547748" w:rsidRPr="00126ACC" w:rsidRDefault="00547748" w:rsidP="00547748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5679BE">
              <w:fldChar w:fldCharType="separate"/>
            </w:r>
            <w:r w:rsidRPr="00DF0D66">
              <w:fldChar w:fldCharType="end"/>
            </w:r>
          </w:p>
        </w:tc>
        <w:tc>
          <w:tcPr>
            <w:tcW w:w="1416" w:type="dxa"/>
            <w:noWrap/>
            <w:vAlign w:val="center"/>
          </w:tcPr>
          <w:p w14:paraId="6E7833C1" w14:textId="1398B337" w:rsidR="00547748" w:rsidRPr="00D425A1" w:rsidRDefault="00547748" w:rsidP="00547748">
            <w:pPr>
              <w:jc w:val="left"/>
            </w:pPr>
          </w:p>
        </w:tc>
        <w:tc>
          <w:tcPr>
            <w:tcW w:w="7800" w:type="dxa"/>
            <w:gridSpan w:val="3"/>
          </w:tcPr>
          <w:p w14:paraId="1466623C" w14:textId="2EE48353" w:rsidR="00547748" w:rsidRPr="00D425A1" w:rsidRDefault="00547748" w:rsidP="00547748">
            <w:pPr>
              <w:jc w:val="left"/>
            </w:pPr>
            <w:r w:rsidRPr="001A5FEC">
              <w:t>Nebenangebot(e)</w:t>
            </w:r>
          </w:p>
        </w:tc>
      </w:tr>
      <w:tr w:rsidR="00547748" w:rsidRPr="001C60F2" w14:paraId="7EADA108" w14:textId="77777777" w:rsidTr="00422D94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36D9FACC" w14:textId="77777777" w:rsidR="00547748" w:rsidRPr="00126ACC" w:rsidRDefault="00547748" w:rsidP="0054774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679BE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noWrap/>
          </w:tcPr>
          <w:sdt>
            <w:sdtPr>
              <w:rPr>
                <w:rFonts w:eastAsiaTheme="minorHAnsi" w:cs="Arial"/>
                <w:lang w:eastAsia="en-US"/>
              </w:rPr>
              <w:id w:val="952451545"/>
              <w:placeholder>
                <w:docPart w:val="A1ADFEB569204CA2AC166E4C4FDB0D99"/>
              </w:placeholder>
              <w:showingPlcHdr/>
            </w:sdtPr>
            <w:sdtEndPr/>
            <w:sdtContent>
              <w:p w14:paraId="63772C90" w14:textId="0C9F83A9" w:rsidR="00547748" w:rsidRPr="006B150F" w:rsidRDefault="00547748" w:rsidP="00547748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CF5AE6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800" w:type="dxa"/>
            <w:gridSpan w:val="3"/>
          </w:tcPr>
          <w:sdt>
            <w:sdtPr>
              <w:rPr>
                <w:rFonts w:eastAsiaTheme="minorHAnsi" w:cs="Arial"/>
                <w:lang w:eastAsia="en-US"/>
              </w:rPr>
              <w:id w:val="1787539910"/>
              <w:placeholder>
                <w:docPart w:val="04AD4362A53A47CD8A27FEE0864EB793"/>
              </w:placeholder>
              <w:showingPlcHdr/>
            </w:sdtPr>
            <w:sdtEndPr/>
            <w:sdtContent>
              <w:p w14:paraId="6DF582F3" w14:textId="066A5484" w:rsidR="00547748" w:rsidRPr="006B150F" w:rsidRDefault="00547748" w:rsidP="00547748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C84A5E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547748" w:rsidRPr="001C60F2" w14:paraId="6F8347A4" w14:textId="77777777" w:rsidTr="00422D94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6C033646" w14:textId="77777777" w:rsidR="00547748" w:rsidRPr="00126ACC" w:rsidRDefault="00547748" w:rsidP="0054774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679BE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noWrap/>
          </w:tcPr>
          <w:sdt>
            <w:sdtPr>
              <w:rPr>
                <w:rFonts w:eastAsiaTheme="minorHAnsi" w:cs="Arial"/>
                <w:lang w:eastAsia="en-US"/>
              </w:rPr>
              <w:id w:val="961001523"/>
              <w:placeholder>
                <w:docPart w:val="09D42CF8BB314335911AC10AFCE88DB0"/>
              </w:placeholder>
              <w:showingPlcHdr/>
            </w:sdtPr>
            <w:sdtEndPr/>
            <w:sdtContent>
              <w:p w14:paraId="52461304" w14:textId="68D9B3A2" w:rsidR="00547748" w:rsidRPr="006B150F" w:rsidRDefault="00547748" w:rsidP="00547748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CF5AE6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800" w:type="dxa"/>
            <w:gridSpan w:val="3"/>
          </w:tcPr>
          <w:sdt>
            <w:sdtPr>
              <w:rPr>
                <w:rFonts w:eastAsiaTheme="minorHAnsi" w:cs="Arial"/>
                <w:lang w:eastAsia="en-US"/>
              </w:rPr>
              <w:id w:val="1795478416"/>
              <w:placeholder>
                <w:docPart w:val="B86D4476067F4382A37171D177B61927"/>
              </w:placeholder>
              <w:showingPlcHdr/>
            </w:sdtPr>
            <w:sdtEndPr/>
            <w:sdtContent>
              <w:p w14:paraId="65545665" w14:textId="50F55B65" w:rsidR="00547748" w:rsidRPr="006B150F" w:rsidRDefault="00547748" w:rsidP="00547748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C84A5E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547748" w:rsidRPr="001C60F2" w14:paraId="047E39D7" w14:textId="77777777" w:rsidTr="00422D94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073C227F" w14:textId="77777777" w:rsidR="00547748" w:rsidRPr="00126ACC" w:rsidRDefault="00547748" w:rsidP="0054774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679BE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noWrap/>
          </w:tcPr>
          <w:sdt>
            <w:sdtPr>
              <w:rPr>
                <w:rFonts w:eastAsiaTheme="minorHAnsi" w:cs="Arial"/>
                <w:lang w:eastAsia="en-US"/>
              </w:rPr>
              <w:id w:val="820083577"/>
              <w:placeholder>
                <w:docPart w:val="7424C83E32134D3AA518ACBCE35590DE"/>
              </w:placeholder>
              <w:showingPlcHdr/>
            </w:sdtPr>
            <w:sdtEndPr/>
            <w:sdtContent>
              <w:p w14:paraId="29040402" w14:textId="0F61A124" w:rsidR="00547748" w:rsidRPr="006B150F" w:rsidRDefault="00547748" w:rsidP="00547748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CF5AE6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800" w:type="dxa"/>
            <w:gridSpan w:val="3"/>
          </w:tcPr>
          <w:sdt>
            <w:sdtPr>
              <w:rPr>
                <w:rFonts w:eastAsiaTheme="minorHAnsi" w:cs="Arial"/>
                <w:lang w:eastAsia="en-US"/>
              </w:rPr>
              <w:id w:val="-563570334"/>
              <w:placeholder>
                <w:docPart w:val="3FE9C364B00D47CC84E131700CF38057"/>
              </w:placeholder>
              <w:showingPlcHdr/>
            </w:sdtPr>
            <w:sdtEndPr/>
            <w:sdtContent>
              <w:p w14:paraId="1A1A781A" w14:textId="57F488B2" w:rsidR="00547748" w:rsidRPr="006B150F" w:rsidRDefault="00547748" w:rsidP="00547748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C84A5E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26ACC" w:rsidRPr="001C60F2" w14:paraId="3DAA8860" w14:textId="77777777" w:rsidTr="00334030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679BE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389569837"/>
              <w:placeholder>
                <w:docPart w:val="EE5041CF45274083B056D1263BCBCCD0"/>
              </w:placeholder>
              <w:showingPlcHdr/>
            </w:sdtPr>
            <w:sdtEndPr/>
            <w:sdtContent>
              <w:p w14:paraId="57613637" w14:textId="5A25BE8D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800" w:type="dxa"/>
            <w:gridSpan w:val="3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7928831"/>
              <w:placeholder>
                <w:docPart w:val="4869A29382AE42D2A7B4E759A2AA1C93"/>
              </w:placeholder>
              <w:showingPlcHdr/>
            </w:sdtPr>
            <w:sdtEndPr/>
            <w:sdtContent>
              <w:p w14:paraId="4769B751" w14:textId="7CCD0DCD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26ACC" w:rsidRPr="001C60F2" w14:paraId="6027FE6B" w14:textId="77777777" w:rsidTr="00334030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679BE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208769154"/>
              <w:placeholder>
                <w:docPart w:val="A3CDE8AC901741BCA0A7016995B42B89"/>
              </w:placeholder>
              <w:showingPlcHdr/>
            </w:sdtPr>
            <w:sdtEndPr/>
            <w:sdtContent>
              <w:p w14:paraId="1DE40C65" w14:textId="2ED5155D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800" w:type="dxa"/>
            <w:gridSpan w:val="3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612938492"/>
              <w:placeholder>
                <w:docPart w:val="1C21BFEA796042A2990E08029EA3DC86"/>
              </w:placeholder>
              <w:showingPlcHdr/>
            </w:sdtPr>
            <w:sdtEndPr/>
            <w:sdtContent>
              <w:p w14:paraId="50BC3AC9" w14:textId="5EC2C3B5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5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9C398B" w:rsidRPr="00F4416A" w14:paraId="3120698F" w14:textId="77777777" w:rsidTr="00334030">
        <w:trPr>
          <w:gridAfter w:val="1"/>
          <w:wAfter w:w="81" w:type="dxa"/>
          <w:trHeight w:val="284"/>
        </w:trPr>
        <w:tc>
          <w:tcPr>
            <w:tcW w:w="451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0E935028" w14:textId="77777777" w:rsidR="009C398B" w:rsidRPr="00F4416A" w:rsidRDefault="009C398B" w:rsidP="00E55A86">
            <w:pPr>
              <w:jc w:val="left"/>
            </w:pPr>
            <w:r w:rsidRPr="00F4416A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F4416A">
              <w:instrText xml:space="preserve"> FORMCHECKBOX </w:instrText>
            </w:r>
            <w:r w:rsidR="005679BE">
              <w:fldChar w:fldCharType="separate"/>
            </w:r>
            <w:r w:rsidRPr="00F4416A">
              <w:fldChar w:fldCharType="end"/>
            </w:r>
          </w:p>
        </w:tc>
        <w:tc>
          <w:tcPr>
            <w:tcW w:w="1547" w:type="dxa"/>
            <w:gridSpan w:val="2"/>
            <w:shd w:val="clear" w:color="auto" w:fill="auto"/>
            <w:noWrap/>
            <w:vAlign w:val="center"/>
          </w:tcPr>
          <w:p w14:paraId="4476C6BA" w14:textId="77777777" w:rsidR="009C398B" w:rsidRPr="00520D3B" w:rsidRDefault="009C398B" w:rsidP="00E55A86">
            <w:r>
              <w:t>5b</w:t>
            </w:r>
          </w:p>
        </w:tc>
        <w:tc>
          <w:tcPr>
            <w:tcW w:w="7588" w:type="dxa"/>
            <w:shd w:val="clear" w:color="auto" w:fill="auto"/>
            <w:vAlign w:val="center"/>
          </w:tcPr>
          <w:p w14:paraId="1BB2B041" w14:textId="77777777" w:rsidR="009C398B" w:rsidRPr="00520D3B" w:rsidRDefault="009C398B" w:rsidP="00E55A86">
            <w:r>
              <w:t>Eigenerklärung zur Zuverlässigkeit</w:t>
            </w:r>
          </w:p>
        </w:tc>
      </w:tr>
      <w:tr w:rsidR="009C398B" w:rsidRPr="00F4416A" w14:paraId="0632E42D" w14:textId="77777777" w:rsidTr="00334030">
        <w:trPr>
          <w:gridAfter w:val="1"/>
          <w:wAfter w:w="81" w:type="dxa"/>
          <w:trHeight w:val="284"/>
        </w:trPr>
        <w:tc>
          <w:tcPr>
            <w:tcW w:w="451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37E526A" w14:textId="77777777" w:rsidR="009C398B" w:rsidRPr="00F4416A" w:rsidRDefault="009C398B" w:rsidP="00E55A86">
            <w:pPr>
              <w:jc w:val="left"/>
            </w:pPr>
            <w:r w:rsidRPr="00F4416A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F4416A">
              <w:instrText xml:space="preserve"> FORMCHECKBOX </w:instrText>
            </w:r>
            <w:r w:rsidR="005679BE">
              <w:fldChar w:fldCharType="separate"/>
            </w:r>
            <w:r w:rsidRPr="00F4416A">
              <w:fldChar w:fldCharType="end"/>
            </w:r>
          </w:p>
        </w:tc>
        <w:tc>
          <w:tcPr>
            <w:tcW w:w="1547" w:type="dxa"/>
            <w:gridSpan w:val="2"/>
            <w:shd w:val="clear" w:color="auto" w:fill="auto"/>
            <w:noWrap/>
            <w:vAlign w:val="center"/>
          </w:tcPr>
          <w:p w14:paraId="602C8093" w14:textId="77777777" w:rsidR="009C398B" w:rsidRPr="00520D3B" w:rsidRDefault="009C398B" w:rsidP="00E55A86">
            <w:r>
              <w:t>5d</w:t>
            </w:r>
          </w:p>
        </w:tc>
        <w:tc>
          <w:tcPr>
            <w:tcW w:w="7588" w:type="dxa"/>
            <w:shd w:val="clear" w:color="auto" w:fill="auto"/>
            <w:vAlign w:val="center"/>
          </w:tcPr>
          <w:p w14:paraId="264D7FF7" w14:textId="77777777" w:rsidR="009C398B" w:rsidRPr="00520D3B" w:rsidRDefault="009C398B" w:rsidP="00E55A86">
            <w:r>
              <w:t>Eigenerklärung nach § 19 Abs. 3 Mindestlohngesetz</w:t>
            </w:r>
          </w:p>
        </w:tc>
      </w:tr>
      <w:tr w:rsidR="00126ACC" w:rsidRPr="001C60F2" w14:paraId="461DBA09" w14:textId="77777777" w:rsidTr="00334030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679BE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800" w:type="dxa"/>
            <w:gridSpan w:val="3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334030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679BE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800" w:type="dxa"/>
            <w:gridSpan w:val="3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547748" w:rsidRPr="001C60F2" w14:paraId="346BEA80" w14:textId="77777777" w:rsidTr="00334030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62731876" w14:textId="77777777" w:rsidR="00547748" w:rsidRPr="00126ACC" w:rsidRDefault="00547748" w:rsidP="00547748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679BE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273777153"/>
              <w:placeholder>
                <w:docPart w:val="7889F492FA514053A7A921BC8F09EA7A"/>
              </w:placeholder>
              <w:showingPlcHdr/>
            </w:sdtPr>
            <w:sdtEndPr/>
            <w:sdtContent>
              <w:p w14:paraId="747E614C" w14:textId="13D2BAC8" w:rsidR="00547748" w:rsidRPr="006B150F" w:rsidRDefault="00547748" w:rsidP="00547748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800" w:type="dxa"/>
            <w:gridSpan w:val="3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253104378"/>
              <w:placeholder>
                <w:docPart w:val="B852098CBC354D6EB8B678292BABB98D"/>
              </w:placeholder>
              <w:showingPlcHdr/>
            </w:sdtPr>
            <w:sdtEndPr/>
            <w:sdtContent>
              <w:p w14:paraId="2F67992C" w14:textId="61EC0081" w:rsidR="00547748" w:rsidRPr="006B150F" w:rsidRDefault="00547748" w:rsidP="00547748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26ACC" w:rsidRPr="001C60F2" w14:paraId="556D3BC1" w14:textId="77777777" w:rsidTr="00334030">
        <w:trPr>
          <w:trHeight w:val="284"/>
        </w:trPr>
        <w:tc>
          <w:tcPr>
            <w:tcW w:w="451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679BE">
              <w:fldChar w:fldCharType="separate"/>
            </w:r>
            <w:r w:rsidRPr="005C27BD">
              <w:fldChar w:fldCharType="end"/>
            </w:r>
          </w:p>
        </w:tc>
        <w:tc>
          <w:tcPr>
            <w:tcW w:w="1416" w:type="dxa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813715584"/>
              <w:placeholder>
                <w:docPart w:val="F638452E1E1A47A584593738219ACA03"/>
              </w:placeholder>
              <w:showingPlcHdr/>
            </w:sdtPr>
            <w:sdtEndPr/>
            <w:sdtContent>
              <w:p w14:paraId="472D9339" w14:textId="08A14E3E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800" w:type="dxa"/>
            <w:gridSpan w:val="3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445429180"/>
              <w:placeholder>
                <w:docPart w:val="CB6373DCDE0E4EE5B74D1D746FC65933"/>
              </w:placeholder>
              <w:showingPlcHdr/>
            </w:sdtPr>
            <w:sdtEndPr/>
            <w:sdtContent>
              <w:p w14:paraId="3A75D4B0" w14:textId="13FB73A7" w:rsidR="00126ACC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</w:tbl>
    <w:p w14:paraId="1D6DD28A" w14:textId="4B2C4A61" w:rsidR="00BF36F0" w:rsidRDefault="00BF36F0"/>
    <w:tbl>
      <w:tblPr>
        <w:tblW w:w="9695" w:type="dxa"/>
        <w:tblInd w:w="-28" w:type="dxa"/>
        <w:tblLayout w:type="fixed"/>
        <w:tblLook w:val="01E0" w:firstRow="1" w:lastRow="1" w:firstColumn="1" w:lastColumn="1" w:noHBand="0" w:noVBand="0"/>
      </w:tblPr>
      <w:tblGrid>
        <w:gridCol w:w="28"/>
        <w:gridCol w:w="563"/>
        <w:gridCol w:w="775"/>
        <w:gridCol w:w="4845"/>
        <w:gridCol w:w="26"/>
        <w:gridCol w:w="28"/>
        <w:gridCol w:w="650"/>
        <w:gridCol w:w="142"/>
        <w:gridCol w:w="26"/>
        <w:gridCol w:w="28"/>
        <w:gridCol w:w="649"/>
        <w:gridCol w:w="984"/>
        <w:gridCol w:w="26"/>
        <w:gridCol w:w="28"/>
        <w:gridCol w:w="790"/>
        <w:gridCol w:w="26"/>
        <w:gridCol w:w="28"/>
        <w:gridCol w:w="53"/>
      </w:tblGrid>
      <w:tr w:rsidR="00F44312" w:rsidRPr="00D1009B" w14:paraId="5F589C09" w14:textId="77777777" w:rsidTr="00556BC0">
        <w:trPr>
          <w:gridBefore w:val="1"/>
          <w:wBefore w:w="28" w:type="dxa"/>
          <w:trHeight w:val="170"/>
        </w:trPr>
        <w:tc>
          <w:tcPr>
            <w:tcW w:w="1338" w:type="dxa"/>
            <w:gridSpan w:val="2"/>
            <w:noWrap/>
            <w:tcMar>
              <w:left w:w="28" w:type="dxa"/>
            </w:tcMar>
            <w:vAlign w:val="center"/>
          </w:tcPr>
          <w:p w14:paraId="1C9C5816" w14:textId="219CF4F3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9" w:type="dxa"/>
            <w:gridSpan w:val="15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556BC0">
        <w:trPr>
          <w:gridBefore w:val="1"/>
          <w:wBefore w:w="28" w:type="dxa"/>
          <w:trHeight w:val="397"/>
        </w:trPr>
        <w:tc>
          <w:tcPr>
            <w:tcW w:w="9667" w:type="dxa"/>
            <w:gridSpan w:val="17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556BC0">
        <w:trPr>
          <w:gridBefore w:val="1"/>
          <w:wBefore w:w="28" w:type="dxa"/>
          <w:trHeight w:val="113"/>
        </w:trPr>
        <w:tc>
          <w:tcPr>
            <w:tcW w:w="9667" w:type="dxa"/>
            <w:gridSpan w:val="17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F4A02" w:rsidRPr="00410951" w14:paraId="4814D6DD" w14:textId="77777777" w:rsidTr="00556BC0">
        <w:trPr>
          <w:gridBefore w:val="1"/>
          <w:gridAfter w:val="2"/>
          <w:wBefore w:w="28" w:type="dxa"/>
          <w:wAfter w:w="81" w:type="dxa"/>
          <w:trHeight w:val="284"/>
        </w:trPr>
        <w:tc>
          <w:tcPr>
            <w:tcW w:w="6209" w:type="dxa"/>
            <w:gridSpan w:val="4"/>
            <w:vMerge w:val="restart"/>
            <w:noWrap/>
            <w:tcMar>
              <w:left w:w="28" w:type="dxa"/>
            </w:tcMar>
          </w:tcPr>
          <w:p w14:paraId="324B0CE0" w14:textId="77777777" w:rsidR="00FF4A02" w:rsidRPr="00410951" w:rsidRDefault="00FF4A02" w:rsidP="00FA488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>
              <w:t xml:space="preserve"> einschl. Umsatzsteuer</w:t>
            </w:r>
          </w:p>
        </w:tc>
        <w:tc>
          <w:tcPr>
            <w:tcW w:w="846" w:type="dxa"/>
            <w:gridSpan w:val="4"/>
            <w:vAlign w:val="center"/>
          </w:tcPr>
          <w:p w14:paraId="0439C6EB" w14:textId="77777777" w:rsidR="00FF4A02" w:rsidRPr="00410951" w:rsidRDefault="00FF4A02" w:rsidP="00FA4884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tc>
          <w:tcPr>
            <w:tcW w:w="1687" w:type="dxa"/>
            <w:gridSpan w:val="4"/>
            <w:tcBorders>
              <w:bottom w:val="single" w:sz="4" w:space="0" w:color="7F7F7F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1446960382"/>
              <w:placeholder>
                <w:docPart w:val="2509D86AE0F44D92BE9ADF4E76B69463"/>
              </w:placeholder>
              <w:showingPlcHdr/>
            </w:sdtPr>
            <w:sdtEndPr/>
            <w:sdtContent>
              <w:p w14:paraId="3790DB2C" w14:textId="77777777" w:rsidR="00FF4A02" w:rsidRPr="00707DCE" w:rsidRDefault="00FF4A02" w:rsidP="00FA4884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vAlign w:val="center"/>
          </w:tcPr>
          <w:p w14:paraId="4B34EA7F" w14:textId="77777777" w:rsidR="00FF4A02" w:rsidRPr="00410951" w:rsidRDefault="00FF4A02" w:rsidP="00FA488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F4A02" w:rsidRPr="00DE7B00" w14:paraId="6025BEC4" w14:textId="77777777" w:rsidTr="00556BC0">
        <w:trPr>
          <w:gridBefore w:val="1"/>
          <w:gridAfter w:val="2"/>
          <w:wBefore w:w="28" w:type="dxa"/>
          <w:wAfter w:w="81" w:type="dxa"/>
          <w:trHeight w:val="284"/>
        </w:trPr>
        <w:tc>
          <w:tcPr>
            <w:tcW w:w="6209" w:type="dxa"/>
            <w:gridSpan w:val="4"/>
            <w:vMerge/>
            <w:noWrap/>
            <w:tcMar>
              <w:left w:w="28" w:type="dxa"/>
            </w:tcMar>
            <w:vAlign w:val="center"/>
          </w:tcPr>
          <w:p w14:paraId="6283B61F" w14:textId="77777777" w:rsidR="00FF4A02" w:rsidRPr="00410951" w:rsidRDefault="00FF4A02" w:rsidP="00FA4884">
            <w:pPr>
              <w:rPr>
                <w:b/>
              </w:rPr>
            </w:pPr>
          </w:p>
        </w:tc>
        <w:tc>
          <w:tcPr>
            <w:tcW w:w="846" w:type="dxa"/>
            <w:gridSpan w:val="4"/>
            <w:vAlign w:val="center"/>
          </w:tcPr>
          <w:p w14:paraId="71EEBB4B" w14:textId="77777777" w:rsidR="00FF4A02" w:rsidRPr="00DE7B00" w:rsidRDefault="00FF4A02" w:rsidP="00FA4884">
            <w:pPr>
              <w:jc w:val="left"/>
              <w:rPr>
                <w:b/>
                <w:bCs/>
              </w:rPr>
            </w:pPr>
            <w:r w:rsidRPr="00DE7B00">
              <w:rPr>
                <w:b/>
                <w:bCs/>
              </w:rPr>
              <w:t>Los 2</w:t>
            </w:r>
          </w:p>
        </w:tc>
        <w:tc>
          <w:tcPr>
            <w:tcW w:w="1687" w:type="dxa"/>
            <w:gridSpan w:val="4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-1457022766"/>
              <w:placeholder>
                <w:docPart w:val="C2165752C5EF4FECBD55090553AC0BA5"/>
              </w:placeholder>
              <w:showingPlcHdr/>
            </w:sdtPr>
            <w:sdtEndPr/>
            <w:sdtContent>
              <w:p w14:paraId="6E942BFF" w14:textId="77777777" w:rsidR="00FF4A02" w:rsidRPr="00DE7B00" w:rsidRDefault="00FF4A02" w:rsidP="00FA4884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vAlign w:val="center"/>
          </w:tcPr>
          <w:p w14:paraId="4568CA4D" w14:textId="77777777" w:rsidR="00FF4A02" w:rsidRPr="00DE7B00" w:rsidRDefault="00FF4A02" w:rsidP="00FA4884">
            <w:pPr>
              <w:jc w:val="center"/>
              <w:rPr>
                <w:b/>
              </w:rPr>
            </w:pPr>
            <w:r w:rsidRPr="00DE7B00">
              <w:rPr>
                <w:b/>
              </w:rPr>
              <w:t>Euro</w:t>
            </w:r>
          </w:p>
        </w:tc>
      </w:tr>
      <w:tr w:rsidR="00FF4A02" w:rsidRPr="00DE7B00" w14:paraId="4B6C455D" w14:textId="77777777" w:rsidTr="00556BC0">
        <w:trPr>
          <w:gridBefore w:val="1"/>
          <w:gridAfter w:val="1"/>
          <w:wBefore w:w="28" w:type="dxa"/>
          <w:wAfter w:w="53" w:type="dxa"/>
          <w:trHeight w:val="284"/>
        </w:trPr>
        <w:tc>
          <w:tcPr>
            <w:tcW w:w="6237" w:type="dxa"/>
            <w:gridSpan w:val="5"/>
            <w:noWrap/>
            <w:vAlign w:val="center"/>
          </w:tcPr>
          <w:p w14:paraId="23145A65" w14:textId="77777777" w:rsidR="00FF4A02" w:rsidRPr="00DE7B00" w:rsidRDefault="00FF4A02" w:rsidP="00FA4884">
            <w:pPr>
              <w:rPr>
                <w:b/>
              </w:rPr>
            </w:pPr>
          </w:p>
        </w:tc>
        <w:tc>
          <w:tcPr>
            <w:tcW w:w="846" w:type="dxa"/>
            <w:gridSpan w:val="4"/>
            <w:vAlign w:val="center"/>
          </w:tcPr>
          <w:p w14:paraId="5EDC8B76" w14:textId="77777777" w:rsidR="00FF4A02" w:rsidRPr="00DE7B00" w:rsidRDefault="00FF4A02" w:rsidP="00FA4884">
            <w:pPr>
              <w:jc w:val="left"/>
              <w:rPr>
                <w:b/>
                <w:bCs/>
              </w:rPr>
            </w:pPr>
            <w:r w:rsidRPr="00DE7B00">
              <w:rPr>
                <w:b/>
                <w:bCs/>
              </w:rPr>
              <w:t>Los 3</w:t>
            </w:r>
          </w:p>
        </w:tc>
        <w:tc>
          <w:tcPr>
            <w:tcW w:w="1687" w:type="dxa"/>
            <w:gridSpan w:val="4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1457292049"/>
              <w:placeholder>
                <w:docPart w:val="D396211D6A204E8D887733142A71C9D2"/>
              </w:placeholder>
              <w:showingPlcHdr/>
            </w:sdtPr>
            <w:sdtEndPr/>
            <w:sdtContent>
              <w:p w14:paraId="4DDF259A" w14:textId="77777777" w:rsidR="00FF4A02" w:rsidRPr="00DE7B00" w:rsidRDefault="00FF4A02" w:rsidP="00FA4884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vAlign w:val="center"/>
          </w:tcPr>
          <w:p w14:paraId="04B268D4" w14:textId="77777777" w:rsidR="00FF4A02" w:rsidRPr="00DE7B00" w:rsidRDefault="00FF4A02" w:rsidP="00FA4884">
            <w:pPr>
              <w:jc w:val="center"/>
              <w:rPr>
                <w:b/>
              </w:rPr>
            </w:pPr>
            <w:r w:rsidRPr="00DE7B00">
              <w:rPr>
                <w:b/>
              </w:rPr>
              <w:t>Euro</w:t>
            </w:r>
          </w:p>
        </w:tc>
      </w:tr>
      <w:tr w:rsidR="00FF4A02" w:rsidRPr="00DE7B00" w14:paraId="658B2E92" w14:textId="77777777" w:rsidTr="00556BC0">
        <w:trPr>
          <w:gridBefore w:val="1"/>
          <w:gridAfter w:val="1"/>
          <w:wBefore w:w="28" w:type="dxa"/>
          <w:wAfter w:w="53" w:type="dxa"/>
          <w:trHeight w:val="284"/>
        </w:trPr>
        <w:tc>
          <w:tcPr>
            <w:tcW w:w="6237" w:type="dxa"/>
            <w:gridSpan w:val="5"/>
            <w:noWrap/>
            <w:vAlign w:val="center"/>
          </w:tcPr>
          <w:p w14:paraId="13ADCB0B" w14:textId="77777777" w:rsidR="00FF4A02" w:rsidRPr="00DE7B00" w:rsidRDefault="00FF4A02" w:rsidP="00FA4884">
            <w:pPr>
              <w:rPr>
                <w:b/>
              </w:rPr>
            </w:pPr>
          </w:p>
        </w:tc>
        <w:tc>
          <w:tcPr>
            <w:tcW w:w="846" w:type="dxa"/>
            <w:gridSpan w:val="4"/>
            <w:vAlign w:val="center"/>
          </w:tcPr>
          <w:p w14:paraId="0D5318B3" w14:textId="77777777" w:rsidR="00FF4A02" w:rsidRPr="00DE7B00" w:rsidRDefault="00FF4A02" w:rsidP="00FA4884">
            <w:pPr>
              <w:jc w:val="left"/>
              <w:rPr>
                <w:b/>
                <w:bCs/>
              </w:rPr>
            </w:pPr>
            <w:r w:rsidRPr="00DE7B00">
              <w:rPr>
                <w:b/>
                <w:bCs/>
              </w:rPr>
              <w:t>Los 4</w:t>
            </w:r>
          </w:p>
        </w:tc>
        <w:tc>
          <w:tcPr>
            <w:tcW w:w="1687" w:type="dxa"/>
            <w:gridSpan w:val="4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-662936445"/>
              <w:placeholder>
                <w:docPart w:val="77DFE9816C4D44F4993E8F1E91D325E4"/>
              </w:placeholder>
              <w:showingPlcHdr/>
            </w:sdtPr>
            <w:sdtEndPr/>
            <w:sdtContent>
              <w:p w14:paraId="47E74B3E" w14:textId="77777777" w:rsidR="00FF4A02" w:rsidRPr="00DE7B00" w:rsidRDefault="00FF4A02" w:rsidP="00FA4884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vAlign w:val="center"/>
          </w:tcPr>
          <w:p w14:paraId="0F3E568E" w14:textId="77777777" w:rsidR="00FF4A02" w:rsidRPr="00DE7B00" w:rsidRDefault="00FF4A02" w:rsidP="00FA4884">
            <w:pPr>
              <w:jc w:val="center"/>
              <w:rPr>
                <w:b/>
              </w:rPr>
            </w:pPr>
            <w:r w:rsidRPr="00DE7B00">
              <w:rPr>
                <w:b/>
              </w:rPr>
              <w:t>Euro</w:t>
            </w:r>
          </w:p>
        </w:tc>
      </w:tr>
      <w:tr w:rsidR="005679BE" w:rsidRPr="00DE7B00" w14:paraId="1DA6DF97" w14:textId="77777777" w:rsidTr="00CD4E00">
        <w:trPr>
          <w:gridBefore w:val="1"/>
          <w:gridAfter w:val="1"/>
          <w:wBefore w:w="28" w:type="dxa"/>
          <w:wAfter w:w="53" w:type="dxa"/>
          <w:trHeight w:val="284"/>
        </w:trPr>
        <w:tc>
          <w:tcPr>
            <w:tcW w:w="6237" w:type="dxa"/>
            <w:gridSpan w:val="5"/>
            <w:noWrap/>
            <w:vAlign w:val="center"/>
          </w:tcPr>
          <w:p w14:paraId="757BBACA" w14:textId="77777777" w:rsidR="005679BE" w:rsidRPr="00DE7B00" w:rsidRDefault="005679BE" w:rsidP="00CD4E00">
            <w:pPr>
              <w:rPr>
                <w:b/>
              </w:rPr>
            </w:pPr>
          </w:p>
        </w:tc>
        <w:tc>
          <w:tcPr>
            <w:tcW w:w="846" w:type="dxa"/>
            <w:gridSpan w:val="4"/>
            <w:vAlign w:val="center"/>
          </w:tcPr>
          <w:p w14:paraId="26B9BB90" w14:textId="77777777" w:rsidR="005679BE" w:rsidRPr="00DE7B00" w:rsidRDefault="005679BE" w:rsidP="00CD4E00">
            <w:pPr>
              <w:jc w:val="left"/>
              <w:rPr>
                <w:b/>
                <w:bCs/>
              </w:rPr>
            </w:pPr>
            <w:r w:rsidRPr="00DE7B00">
              <w:rPr>
                <w:b/>
                <w:bCs/>
              </w:rPr>
              <w:t>Los 5</w:t>
            </w:r>
          </w:p>
        </w:tc>
        <w:tc>
          <w:tcPr>
            <w:tcW w:w="1687" w:type="dxa"/>
            <w:gridSpan w:val="4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471490738"/>
              <w:placeholder>
                <w:docPart w:val="4D1547AB957F4A849FD78E280C1CAD36"/>
              </w:placeholder>
              <w:showingPlcHdr/>
            </w:sdtPr>
            <w:sdtContent>
              <w:p w14:paraId="3E5D579B" w14:textId="77777777" w:rsidR="005679BE" w:rsidRPr="00DE7B00" w:rsidRDefault="005679BE" w:rsidP="00CD4E0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vAlign w:val="center"/>
          </w:tcPr>
          <w:p w14:paraId="1DF6BC6A" w14:textId="77777777" w:rsidR="005679BE" w:rsidRPr="00DE7B00" w:rsidRDefault="005679BE" w:rsidP="00CD4E00">
            <w:pPr>
              <w:jc w:val="center"/>
              <w:rPr>
                <w:b/>
              </w:rPr>
            </w:pPr>
            <w:r w:rsidRPr="00DE7B00">
              <w:rPr>
                <w:b/>
              </w:rPr>
              <w:t>Euro</w:t>
            </w:r>
          </w:p>
        </w:tc>
      </w:tr>
      <w:tr w:rsidR="00FF4A02" w:rsidRPr="00DE7B00" w14:paraId="5E1AF1EA" w14:textId="77777777" w:rsidTr="00556BC0">
        <w:trPr>
          <w:gridBefore w:val="1"/>
          <w:gridAfter w:val="1"/>
          <w:wBefore w:w="28" w:type="dxa"/>
          <w:wAfter w:w="53" w:type="dxa"/>
          <w:trHeight w:val="284"/>
        </w:trPr>
        <w:tc>
          <w:tcPr>
            <w:tcW w:w="6237" w:type="dxa"/>
            <w:gridSpan w:val="5"/>
            <w:noWrap/>
            <w:vAlign w:val="center"/>
          </w:tcPr>
          <w:p w14:paraId="27867E97" w14:textId="77777777" w:rsidR="00FF4A02" w:rsidRPr="00DE7B00" w:rsidRDefault="00FF4A02" w:rsidP="00FA4884">
            <w:pPr>
              <w:rPr>
                <w:b/>
              </w:rPr>
            </w:pPr>
          </w:p>
        </w:tc>
        <w:tc>
          <w:tcPr>
            <w:tcW w:w="846" w:type="dxa"/>
            <w:gridSpan w:val="4"/>
            <w:vAlign w:val="center"/>
          </w:tcPr>
          <w:p w14:paraId="6DB341BE" w14:textId="6EF71AA7" w:rsidR="00FF4A02" w:rsidRPr="00DE7B00" w:rsidRDefault="00FF4A02" w:rsidP="00FA4884">
            <w:pPr>
              <w:jc w:val="left"/>
              <w:rPr>
                <w:b/>
                <w:bCs/>
              </w:rPr>
            </w:pPr>
            <w:r w:rsidRPr="00DE7B00">
              <w:rPr>
                <w:b/>
                <w:bCs/>
              </w:rPr>
              <w:t xml:space="preserve">Los </w:t>
            </w:r>
            <w:r w:rsidR="005679BE">
              <w:rPr>
                <w:b/>
                <w:bCs/>
              </w:rPr>
              <w:t>6</w:t>
            </w:r>
          </w:p>
        </w:tc>
        <w:tc>
          <w:tcPr>
            <w:tcW w:w="1687" w:type="dxa"/>
            <w:gridSpan w:val="4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765112999"/>
              <w:placeholder>
                <w:docPart w:val="D79CE14B02194A70841D2A2B21DAA854"/>
              </w:placeholder>
              <w:showingPlcHdr/>
            </w:sdtPr>
            <w:sdtEndPr/>
            <w:sdtContent>
              <w:p w14:paraId="10EDFC87" w14:textId="77777777" w:rsidR="00FF4A02" w:rsidRPr="00DE7B00" w:rsidRDefault="00FF4A02" w:rsidP="00FA4884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vAlign w:val="center"/>
          </w:tcPr>
          <w:p w14:paraId="14FD8D1B" w14:textId="77777777" w:rsidR="00FF4A02" w:rsidRPr="00DE7B00" w:rsidRDefault="00FF4A02" w:rsidP="00FA4884">
            <w:pPr>
              <w:jc w:val="center"/>
              <w:rPr>
                <w:b/>
              </w:rPr>
            </w:pPr>
            <w:r w:rsidRPr="00DE7B00">
              <w:rPr>
                <w:b/>
              </w:rPr>
              <w:t>Euro</w:t>
            </w:r>
          </w:p>
        </w:tc>
      </w:tr>
      <w:tr w:rsidR="00556BC0" w:rsidRPr="00DF0D66" w14:paraId="312A813D" w14:textId="77777777" w:rsidTr="00556BC0">
        <w:trPr>
          <w:gridBefore w:val="1"/>
          <w:wBefore w:w="28" w:type="dxa"/>
          <w:trHeight w:hRule="exact" w:val="170"/>
        </w:trPr>
        <w:tc>
          <w:tcPr>
            <w:tcW w:w="9667" w:type="dxa"/>
            <w:gridSpan w:val="17"/>
            <w:shd w:val="clear" w:color="auto" w:fill="auto"/>
            <w:noWrap/>
            <w:tcMar>
              <w:left w:w="28" w:type="dxa"/>
            </w:tcMar>
          </w:tcPr>
          <w:p w14:paraId="24E99CA1" w14:textId="77777777" w:rsidR="00556BC0" w:rsidRPr="00DC7388" w:rsidRDefault="00556BC0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56BC0" w:rsidRPr="009F77A7" w14:paraId="36CD636F" w14:textId="77777777" w:rsidTr="00556BC0">
        <w:trPr>
          <w:gridAfter w:val="3"/>
          <w:wAfter w:w="107" w:type="dxa"/>
          <w:trHeight w:val="291"/>
        </w:trPr>
        <w:tc>
          <w:tcPr>
            <w:tcW w:w="6211" w:type="dxa"/>
            <w:gridSpan w:val="4"/>
            <w:vMerge w:val="restart"/>
            <w:shd w:val="clear" w:color="auto" w:fill="auto"/>
            <w:noWrap/>
            <w:tcMar>
              <w:left w:w="28" w:type="dxa"/>
            </w:tcMar>
          </w:tcPr>
          <w:p w14:paraId="0B2DD255" w14:textId="77777777" w:rsidR="00556BC0" w:rsidRPr="009F77A7" w:rsidRDefault="00556BC0" w:rsidP="00556BC0">
            <w:pPr>
              <w:pStyle w:val="berschrift2"/>
              <w:numPr>
                <w:ilvl w:val="1"/>
                <w:numId w:val="16"/>
              </w:numPr>
              <w:spacing w:after="120"/>
              <w:ind w:left="567" w:hanging="567"/>
            </w:pPr>
            <w:r w:rsidRPr="009F77A7">
              <w:t>Die Gesamtsumme der jährlichen Vergütung gem. Instandhaltungsvertrag</w:t>
            </w:r>
            <w:r>
              <w:rPr>
                <w:rStyle w:val="Funotenzeichen"/>
              </w:rPr>
              <w:footnoteReference w:id="3"/>
            </w:r>
            <w:r w:rsidRPr="009F77A7">
              <w:t xml:space="preserve"> beträgt</w:t>
            </w:r>
            <w:r>
              <w:t xml:space="preserve"> einschl. Umsatzsteuer</w:t>
            </w:r>
          </w:p>
        </w:tc>
        <w:tc>
          <w:tcPr>
            <w:tcW w:w="846" w:type="dxa"/>
            <w:gridSpan w:val="4"/>
            <w:shd w:val="clear" w:color="auto" w:fill="auto"/>
            <w:vAlign w:val="bottom"/>
          </w:tcPr>
          <w:p w14:paraId="77EAC4C4" w14:textId="77777777" w:rsidR="00556BC0" w:rsidRPr="009F77A7" w:rsidRDefault="00556BC0" w:rsidP="00D1027F">
            <w:pPr>
              <w:jc w:val="left"/>
              <w:rPr>
                <w:b/>
              </w:rPr>
            </w:pPr>
            <w:r w:rsidRPr="009F77A7">
              <w:rPr>
                <w:b/>
              </w:rPr>
              <w:t>Los 1</w:t>
            </w:r>
          </w:p>
        </w:tc>
        <w:tc>
          <w:tcPr>
            <w:tcW w:w="1687" w:type="dxa"/>
            <w:gridSpan w:val="4"/>
            <w:tcBorders>
              <w:bottom w:val="single" w:sz="4" w:space="0" w:color="7F7F7F"/>
            </w:tcBorders>
            <w:shd w:val="clear" w:color="auto" w:fill="auto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448306185"/>
              <w:placeholder>
                <w:docPart w:val="BA670018997B48B190F36062463CC2C5"/>
              </w:placeholder>
              <w:showingPlcHdr/>
            </w:sdtPr>
            <w:sdtEndPr/>
            <w:sdtContent>
              <w:p w14:paraId="048B94C2" w14:textId="1F79A35B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shd w:val="clear" w:color="auto" w:fill="auto"/>
            <w:vAlign w:val="center"/>
          </w:tcPr>
          <w:p w14:paraId="79D68C32" w14:textId="77777777" w:rsidR="00556BC0" w:rsidRPr="009F77A7" w:rsidRDefault="00556BC0" w:rsidP="00D1027F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9F77A7">
              <w:rPr>
                <w:b/>
              </w:rPr>
              <w:t>*</w:t>
            </w:r>
          </w:p>
        </w:tc>
      </w:tr>
      <w:tr w:rsidR="00556BC0" w:rsidRPr="009F77A7" w14:paraId="6BC711EB" w14:textId="77777777" w:rsidTr="00556BC0">
        <w:trPr>
          <w:gridAfter w:val="3"/>
          <w:wAfter w:w="107" w:type="dxa"/>
          <w:trHeight w:val="291"/>
        </w:trPr>
        <w:tc>
          <w:tcPr>
            <w:tcW w:w="6211" w:type="dxa"/>
            <w:gridSpan w:val="4"/>
            <w:vMerge/>
            <w:shd w:val="clear" w:color="auto" w:fill="auto"/>
            <w:noWrap/>
            <w:tcMar>
              <w:left w:w="28" w:type="dxa"/>
            </w:tcMar>
            <w:vAlign w:val="center"/>
          </w:tcPr>
          <w:p w14:paraId="006C6A2D" w14:textId="77777777" w:rsidR="00556BC0" w:rsidRPr="009F77A7" w:rsidRDefault="00556BC0" w:rsidP="00D1027F">
            <w:pPr>
              <w:rPr>
                <w:b/>
              </w:rPr>
            </w:pPr>
          </w:p>
        </w:tc>
        <w:tc>
          <w:tcPr>
            <w:tcW w:w="846" w:type="dxa"/>
            <w:gridSpan w:val="4"/>
            <w:shd w:val="clear" w:color="auto" w:fill="auto"/>
            <w:vAlign w:val="bottom"/>
          </w:tcPr>
          <w:p w14:paraId="5A31F373" w14:textId="77777777" w:rsidR="00556BC0" w:rsidRPr="009F77A7" w:rsidRDefault="00556BC0" w:rsidP="00D1027F">
            <w:pPr>
              <w:jc w:val="left"/>
              <w:rPr>
                <w:b/>
              </w:rPr>
            </w:pPr>
            <w:r w:rsidRPr="009F77A7">
              <w:rPr>
                <w:b/>
              </w:rPr>
              <w:t>Los 2</w:t>
            </w:r>
          </w:p>
        </w:tc>
        <w:tc>
          <w:tcPr>
            <w:tcW w:w="1687" w:type="dxa"/>
            <w:gridSpan w:val="4"/>
            <w:tcBorders>
              <w:bottom w:val="single" w:sz="4" w:space="0" w:color="7F7F7F"/>
            </w:tcBorders>
            <w:shd w:val="clear" w:color="auto" w:fill="auto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071737236"/>
              <w:placeholder>
                <w:docPart w:val="ADDA31FAD0414447AB85ECCFB1A3CC68"/>
              </w:placeholder>
              <w:showingPlcHdr/>
            </w:sdtPr>
            <w:sdtEndPr/>
            <w:sdtContent>
              <w:p w14:paraId="495557F9" w14:textId="4D17F161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shd w:val="clear" w:color="auto" w:fill="auto"/>
            <w:vAlign w:val="center"/>
          </w:tcPr>
          <w:p w14:paraId="6A1CBE8D" w14:textId="77777777" w:rsidR="00556BC0" w:rsidRPr="009F77A7" w:rsidRDefault="00556BC0" w:rsidP="00D1027F">
            <w:pPr>
              <w:jc w:val="center"/>
            </w:pPr>
            <w:r>
              <w:rPr>
                <w:b/>
              </w:rPr>
              <w:t>Euro</w:t>
            </w:r>
            <w:r w:rsidRPr="009F77A7">
              <w:rPr>
                <w:b/>
              </w:rPr>
              <w:t>*</w:t>
            </w:r>
          </w:p>
        </w:tc>
      </w:tr>
      <w:tr w:rsidR="00556BC0" w:rsidRPr="009F77A7" w14:paraId="376CCF0B" w14:textId="77777777" w:rsidTr="00556BC0">
        <w:trPr>
          <w:gridAfter w:val="3"/>
          <w:wAfter w:w="107" w:type="dxa"/>
          <w:trHeight w:val="291"/>
        </w:trPr>
        <w:tc>
          <w:tcPr>
            <w:tcW w:w="6211" w:type="dxa"/>
            <w:gridSpan w:val="4"/>
            <w:vMerge/>
            <w:shd w:val="clear" w:color="auto" w:fill="auto"/>
            <w:noWrap/>
            <w:tcMar>
              <w:left w:w="28" w:type="dxa"/>
            </w:tcMar>
            <w:vAlign w:val="center"/>
          </w:tcPr>
          <w:p w14:paraId="4F075763" w14:textId="77777777" w:rsidR="00556BC0" w:rsidRPr="009F77A7" w:rsidRDefault="00556BC0" w:rsidP="00D1027F">
            <w:pPr>
              <w:rPr>
                <w:b/>
              </w:rPr>
            </w:pPr>
          </w:p>
        </w:tc>
        <w:tc>
          <w:tcPr>
            <w:tcW w:w="846" w:type="dxa"/>
            <w:gridSpan w:val="4"/>
            <w:shd w:val="clear" w:color="auto" w:fill="auto"/>
            <w:vAlign w:val="bottom"/>
          </w:tcPr>
          <w:p w14:paraId="67B043E9" w14:textId="77777777" w:rsidR="00556BC0" w:rsidRPr="009F77A7" w:rsidRDefault="00556BC0" w:rsidP="00D1027F">
            <w:pPr>
              <w:jc w:val="left"/>
              <w:rPr>
                <w:b/>
                <w:bCs/>
              </w:rPr>
            </w:pPr>
            <w:r w:rsidRPr="009F77A7">
              <w:rPr>
                <w:b/>
                <w:bCs/>
              </w:rPr>
              <w:t>Los 3</w:t>
            </w:r>
          </w:p>
        </w:tc>
        <w:tc>
          <w:tcPr>
            <w:tcW w:w="1687" w:type="dxa"/>
            <w:gridSpan w:val="4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483212415"/>
              <w:placeholder>
                <w:docPart w:val="335150A29878456BB1C5B3861E676EF2"/>
              </w:placeholder>
              <w:showingPlcHdr/>
            </w:sdtPr>
            <w:sdtEndPr/>
            <w:sdtContent>
              <w:p w14:paraId="702A1E67" w14:textId="159F8388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shd w:val="clear" w:color="auto" w:fill="auto"/>
            <w:vAlign w:val="center"/>
          </w:tcPr>
          <w:p w14:paraId="1ADD50AD" w14:textId="77777777" w:rsidR="00556BC0" w:rsidRPr="009F77A7" w:rsidRDefault="00556BC0" w:rsidP="00D1027F">
            <w:pPr>
              <w:jc w:val="center"/>
            </w:pPr>
            <w:r>
              <w:rPr>
                <w:b/>
              </w:rPr>
              <w:t>Euro</w:t>
            </w:r>
            <w:r w:rsidRPr="009F77A7">
              <w:rPr>
                <w:b/>
              </w:rPr>
              <w:t>*</w:t>
            </w:r>
          </w:p>
        </w:tc>
      </w:tr>
      <w:tr w:rsidR="00556BC0" w:rsidRPr="009F77A7" w14:paraId="430E6FAE" w14:textId="77777777" w:rsidTr="00556BC0">
        <w:trPr>
          <w:gridAfter w:val="3"/>
          <w:wAfter w:w="107" w:type="dxa"/>
          <w:trHeight w:val="291"/>
        </w:trPr>
        <w:tc>
          <w:tcPr>
            <w:tcW w:w="591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44FBCCC" w14:textId="77777777" w:rsidR="00556BC0" w:rsidRPr="009F77A7" w:rsidRDefault="00556BC0" w:rsidP="00D1027F">
            <w:pPr>
              <w:rPr>
                <w:b/>
              </w:rPr>
            </w:pPr>
          </w:p>
        </w:tc>
        <w:tc>
          <w:tcPr>
            <w:tcW w:w="5620" w:type="dxa"/>
            <w:gridSpan w:val="2"/>
            <w:shd w:val="clear" w:color="auto" w:fill="auto"/>
            <w:noWrap/>
            <w:vAlign w:val="center"/>
          </w:tcPr>
          <w:p w14:paraId="620ADC36" w14:textId="77777777" w:rsidR="00556BC0" w:rsidRPr="009F77A7" w:rsidRDefault="00556BC0" w:rsidP="00D1027F">
            <w:pPr>
              <w:rPr>
                <w:b/>
              </w:rPr>
            </w:pPr>
          </w:p>
        </w:tc>
        <w:tc>
          <w:tcPr>
            <w:tcW w:w="846" w:type="dxa"/>
            <w:gridSpan w:val="4"/>
            <w:shd w:val="clear" w:color="auto" w:fill="auto"/>
            <w:vAlign w:val="bottom"/>
          </w:tcPr>
          <w:p w14:paraId="55AEF85B" w14:textId="77777777" w:rsidR="00556BC0" w:rsidRPr="009F77A7" w:rsidRDefault="00556BC0" w:rsidP="00D1027F">
            <w:pPr>
              <w:jc w:val="left"/>
              <w:rPr>
                <w:b/>
                <w:bCs/>
              </w:rPr>
            </w:pPr>
            <w:r w:rsidRPr="009F77A7">
              <w:rPr>
                <w:b/>
                <w:bCs/>
              </w:rPr>
              <w:t>Los 4</w:t>
            </w:r>
          </w:p>
        </w:tc>
        <w:tc>
          <w:tcPr>
            <w:tcW w:w="1687" w:type="dxa"/>
            <w:gridSpan w:val="4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905652880"/>
              <w:placeholder>
                <w:docPart w:val="ED987F00DD4F4ABC94D0BA3DF9F3C5EB"/>
              </w:placeholder>
              <w:showingPlcHdr/>
            </w:sdtPr>
            <w:sdtEndPr/>
            <w:sdtContent>
              <w:p w14:paraId="347A94C0" w14:textId="6EE194F9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shd w:val="clear" w:color="auto" w:fill="auto"/>
            <w:vAlign w:val="center"/>
          </w:tcPr>
          <w:p w14:paraId="5DA94D7C" w14:textId="77777777" w:rsidR="00556BC0" w:rsidRPr="009F77A7" w:rsidRDefault="00556BC0" w:rsidP="00D1027F">
            <w:pPr>
              <w:jc w:val="center"/>
            </w:pPr>
            <w:r>
              <w:rPr>
                <w:b/>
              </w:rPr>
              <w:t>Euro</w:t>
            </w:r>
            <w:r w:rsidRPr="009F77A7">
              <w:rPr>
                <w:b/>
              </w:rPr>
              <w:t>*</w:t>
            </w:r>
          </w:p>
        </w:tc>
      </w:tr>
      <w:tr w:rsidR="005679BE" w:rsidRPr="009F77A7" w14:paraId="3C2C69C0" w14:textId="77777777" w:rsidTr="00CD4E00">
        <w:trPr>
          <w:gridAfter w:val="3"/>
          <w:wAfter w:w="107" w:type="dxa"/>
          <w:trHeight w:val="291"/>
        </w:trPr>
        <w:tc>
          <w:tcPr>
            <w:tcW w:w="591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784F8CC" w14:textId="77777777" w:rsidR="005679BE" w:rsidRPr="009F77A7" w:rsidRDefault="005679BE" w:rsidP="00CD4E00">
            <w:pPr>
              <w:rPr>
                <w:b/>
              </w:rPr>
            </w:pPr>
          </w:p>
        </w:tc>
        <w:tc>
          <w:tcPr>
            <w:tcW w:w="5620" w:type="dxa"/>
            <w:gridSpan w:val="2"/>
            <w:shd w:val="clear" w:color="auto" w:fill="auto"/>
            <w:noWrap/>
            <w:vAlign w:val="center"/>
          </w:tcPr>
          <w:p w14:paraId="134958A5" w14:textId="77777777" w:rsidR="005679BE" w:rsidRPr="009F77A7" w:rsidRDefault="005679BE" w:rsidP="00CD4E00">
            <w:pPr>
              <w:rPr>
                <w:b/>
              </w:rPr>
            </w:pPr>
          </w:p>
        </w:tc>
        <w:tc>
          <w:tcPr>
            <w:tcW w:w="846" w:type="dxa"/>
            <w:gridSpan w:val="4"/>
            <w:shd w:val="clear" w:color="auto" w:fill="auto"/>
            <w:vAlign w:val="bottom"/>
          </w:tcPr>
          <w:p w14:paraId="7FDA5DB2" w14:textId="77777777" w:rsidR="005679BE" w:rsidRPr="009F77A7" w:rsidRDefault="005679BE" w:rsidP="00CD4E00">
            <w:pPr>
              <w:jc w:val="left"/>
              <w:rPr>
                <w:b/>
                <w:bCs/>
              </w:rPr>
            </w:pPr>
            <w:r w:rsidRPr="009F77A7">
              <w:rPr>
                <w:b/>
                <w:bCs/>
              </w:rPr>
              <w:t>Los 5</w:t>
            </w:r>
          </w:p>
        </w:tc>
        <w:tc>
          <w:tcPr>
            <w:tcW w:w="1687" w:type="dxa"/>
            <w:gridSpan w:val="4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2058581083"/>
              <w:placeholder>
                <w:docPart w:val="90ED97861AB541AE9A9003F8FC60E2FC"/>
              </w:placeholder>
              <w:showingPlcHdr/>
            </w:sdtPr>
            <w:sdtContent>
              <w:p w14:paraId="774978DC" w14:textId="77777777" w:rsidR="005679BE" w:rsidRPr="00556BC0" w:rsidRDefault="005679BE" w:rsidP="00CD4E0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shd w:val="clear" w:color="auto" w:fill="auto"/>
            <w:vAlign w:val="center"/>
          </w:tcPr>
          <w:p w14:paraId="58AE9239" w14:textId="77777777" w:rsidR="005679BE" w:rsidRPr="009F77A7" w:rsidRDefault="005679BE" w:rsidP="00CD4E00">
            <w:pPr>
              <w:jc w:val="center"/>
            </w:pPr>
            <w:r>
              <w:rPr>
                <w:b/>
              </w:rPr>
              <w:t>Euro</w:t>
            </w:r>
            <w:r w:rsidRPr="009F77A7">
              <w:rPr>
                <w:b/>
              </w:rPr>
              <w:t>*</w:t>
            </w:r>
          </w:p>
        </w:tc>
      </w:tr>
      <w:tr w:rsidR="00556BC0" w:rsidRPr="009F77A7" w14:paraId="4A00C47B" w14:textId="77777777" w:rsidTr="00556BC0">
        <w:trPr>
          <w:gridAfter w:val="3"/>
          <w:wAfter w:w="107" w:type="dxa"/>
          <w:trHeight w:val="291"/>
        </w:trPr>
        <w:tc>
          <w:tcPr>
            <w:tcW w:w="591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DF33B0" w14:textId="77777777" w:rsidR="00556BC0" w:rsidRPr="009F77A7" w:rsidRDefault="00556BC0" w:rsidP="00D1027F">
            <w:pPr>
              <w:rPr>
                <w:b/>
              </w:rPr>
            </w:pPr>
          </w:p>
        </w:tc>
        <w:tc>
          <w:tcPr>
            <w:tcW w:w="5620" w:type="dxa"/>
            <w:gridSpan w:val="2"/>
            <w:shd w:val="clear" w:color="auto" w:fill="auto"/>
            <w:noWrap/>
            <w:vAlign w:val="center"/>
          </w:tcPr>
          <w:p w14:paraId="5CCEB9BB" w14:textId="77777777" w:rsidR="00556BC0" w:rsidRPr="009F77A7" w:rsidRDefault="00556BC0" w:rsidP="00D1027F">
            <w:pPr>
              <w:rPr>
                <w:b/>
              </w:rPr>
            </w:pPr>
          </w:p>
        </w:tc>
        <w:tc>
          <w:tcPr>
            <w:tcW w:w="846" w:type="dxa"/>
            <w:gridSpan w:val="4"/>
            <w:shd w:val="clear" w:color="auto" w:fill="auto"/>
            <w:vAlign w:val="bottom"/>
          </w:tcPr>
          <w:p w14:paraId="01B83020" w14:textId="0EB4F76A" w:rsidR="00556BC0" w:rsidRPr="009F77A7" w:rsidRDefault="00556BC0" w:rsidP="00D1027F">
            <w:pPr>
              <w:jc w:val="left"/>
              <w:rPr>
                <w:b/>
                <w:bCs/>
              </w:rPr>
            </w:pPr>
            <w:r w:rsidRPr="009F77A7">
              <w:rPr>
                <w:b/>
                <w:bCs/>
              </w:rPr>
              <w:t xml:space="preserve">Los </w:t>
            </w:r>
            <w:r w:rsidR="005679BE">
              <w:rPr>
                <w:b/>
                <w:bCs/>
              </w:rPr>
              <w:t>6</w:t>
            </w:r>
          </w:p>
        </w:tc>
        <w:tc>
          <w:tcPr>
            <w:tcW w:w="1687" w:type="dxa"/>
            <w:gridSpan w:val="4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-1529475909"/>
              <w:placeholder>
                <w:docPart w:val="03D6398450D64C528B5939C9267EA0B9"/>
              </w:placeholder>
              <w:showingPlcHdr/>
            </w:sdtPr>
            <w:sdtEndPr/>
            <w:sdtContent>
              <w:p w14:paraId="121AF267" w14:textId="5F2951FE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shd w:val="clear" w:color="auto" w:fill="auto"/>
            <w:vAlign w:val="center"/>
          </w:tcPr>
          <w:p w14:paraId="2ED2046E" w14:textId="77777777" w:rsidR="00556BC0" w:rsidRPr="009F77A7" w:rsidRDefault="00556BC0" w:rsidP="00D1027F">
            <w:pPr>
              <w:jc w:val="center"/>
            </w:pPr>
            <w:r>
              <w:rPr>
                <w:b/>
              </w:rPr>
              <w:t>Euro</w:t>
            </w:r>
            <w:r w:rsidRPr="009F77A7">
              <w:rPr>
                <w:b/>
              </w:rPr>
              <w:t>*</w:t>
            </w:r>
          </w:p>
        </w:tc>
      </w:tr>
      <w:tr w:rsidR="00556BC0" w:rsidRPr="009F77A7" w14:paraId="1C57AE63" w14:textId="77777777" w:rsidTr="00556BC0">
        <w:trPr>
          <w:gridAfter w:val="3"/>
          <w:wAfter w:w="107" w:type="dxa"/>
          <w:trHeight w:val="284"/>
        </w:trPr>
        <w:tc>
          <w:tcPr>
            <w:tcW w:w="591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A7E7854" w14:textId="77777777" w:rsidR="00556BC0" w:rsidRPr="009F77A7" w:rsidRDefault="00556BC0" w:rsidP="00D1027F">
            <w:pPr>
              <w:rPr>
                <w:b/>
              </w:rPr>
            </w:pPr>
          </w:p>
        </w:tc>
        <w:tc>
          <w:tcPr>
            <w:tcW w:w="5620" w:type="dxa"/>
            <w:gridSpan w:val="2"/>
            <w:shd w:val="clear" w:color="auto" w:fill="auto"/>
            <w:noWrap/>
            <w:vAlign w:val="center"/>
          </w:tcPr>
          <w:p w14:paraId="00DAF999" w14:textId="77777777" w:rsidR="00556BC0" w:rsidRPr="009F77A7" w:rsidRDefault="00556BC0" w:rsidP="00D1027F">
            <w:pPr>
              <w:rPr>
                <w:b/>
              </w:rPr>
            </w:pPr>
          </w:p>
        </w:tc>
        <w:tc>
          <w:tcPr>
            <w:tcW w:w="846" w:type="dxa"/>
            <w:gridSpan w:val="4"/>
            <w:shd w:val="clear" w:color="auto" w:fill="auto"/>
            <w:vAlign w:val="center"/>
          </w:tcPr>
          <w:p w14:paraId="6BA61635" w14:textId="77777777" w:rsidR="00556BC0" w:rsidRPr="009F77A7" w:rsidRDefault="00556BC0" w:rsidP="00D1027F">
            <w:pPr>
              <w:jc w:val="left"/>
              <w:rPr>
                <w:b/>
                <w:bCs/>
              </w:rPr>
            </w:pPr>
          </w:p>
        </w:tc>
        <w:tc>
          <w:tcPr>
            <w:tcW w:w="1687" w:type="dxa"/>
            <w:gridSpan w:val="4"/>
            <w:tcBorders>
              <w:top w:val="single" w:sz="4" w:space="0" w:color="7F7F7F"/>
            </w:tcBorders>
            <w:shd w:val="clear" w:color="auto" w:fill="auto"/>
            <w:vAlign w:val="bottom"/>
          </w:tcPr>
          <w:p w14:paraId="5DAECEDD" w14:textId="77777777" w:rsidR="00556BC0" w:rsidRPr="009F77A7" w:rsidRDefault="00556BC0" w:rsidP="00D1027F">
            <w:pPr>
              <w:rPr>
                <w:b/>
              </w:rPr>
            </w:pPr>
          </w:p>
        </w:tc>
        <w:tc>
          <w:tcPr>
            <w:tcW w:w="844" w:type="dxa"/>
            <w:gridSpan w:val="3"/>
            <w:shd w:val="clear" w:color="auto" w:fill="auto"/>
            <w:vAlign w:val="center"/>
          </w:tcPr>
          <w:p w14:paraId="1642D0F9" w14:textId="77777777" w:rsidR="00556BC0" w:rsidRPr="009F77A7" w:rsidRDefault="00556BC0" w:rsidP="00D1027F">
            <w:pPr>
              <w:jc w:val="center"/>
              <w:rPr>
                <w:b/>
              </w:rPr>
            </w:pPr>
          </w:p>
        </w:tc>
      </w:tr>
      <w:tr w:rsidR="00556BC0" w:rsidRPr="001C60F2" w14:paraId="6FD09B50" w14:textId="77777777" w:rsidTr="00556BC0">
        <w:trPr>
          <w:gridAfter w:val="3"/>
          <w:wAfter w:w="107" w:type="dxa"/>
          <w:trHeight w:val="291"/>
        </w:trPr>
        <w:tc>
          <w:tcPr>
            <w:tcW w:w="591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3EAC210" w14:textId="77777777" w:rsidR="00556BC0" w:rsidRPr="009F77A7" w:rsidRDefault="00556BC0" w:rsidP="00D1027F">
            <w:pPr>
              <w:rPr>
                <w:b/>
              </w:rPr>
            </w:pPr>
          </w:p>
        </w:tc>
        <w:tc>
          <w:tcPr>
            <w:tcW w:w="8997" w:type="dxa"/>
            <w:gridSpan w:val="13"/>
            <w:shd w:val="clear" w:color="auto" w:fill="auto"/>
            <w:noWrap/>
            <w:vAlign w:val="center"/>
          </w:tcPr>
          <w:p w14:paraId="00239325" w14:textId="77777777" w:rsidR="00556BC0" w:rsidRPr="00A8283A" w:rsidRDefault="00556BC0" w:rsidP="00D1027F">
            <w:pPr>
              <w:spacing w:before="80"/>
              <w:jc w:val="left"/>
              <w:rPr>
                <w:b/>
                <w:sz w:val="16"/>
                <w:szCs w:val="16"/>
              </w:rPr>
            </w:pPr>
            <w:r w:rsidRPr="009F77A7">
              <w:rPr>
                <w:b/>
                <w:sz w:val="16"/>
                <w:szCs w:val="16"/>
              </w:rPr>
              <w:t>*</w:t>
            </w:r>
            <w:r w:rsidRPr="009F77A7">
              <w:rPr>
                <w:sz w:val="16"/>
                <w:szCs w:val="16"/>
              </w:rPr>
              <w:t xml:space="preserve"> nur ausfüllen, wenn den Vergabeunterlagen ein Instandhaltungsvertrag beiliegt</w:t>
            </w:r>
          </w:p>
        </w:tc>
      </w:tr>
      <w:tr w:rsidR="00556BC0" w:rsidRPr="00DF0D66" w14:paraId="131FEA48" w14:textId="77777777" w:rsidTr="00556BC0">
        <w:trPr>
          <w:gridBefore w:val="1"/>
          <w:wBefore w:w="28" w:type="dxa"/>
          <w:trHeight w:hRule="exact" w:val="170"/>
        </w:trPr>
        <w:tc>
          <w:tcPr>
            <w:tcW w:w="9667" w:type="dxa"/>
            <w:gridSpan w:val="17"/>
            <w:shd w:val="clear" w:color="auto" w:fill="auto"/>
            <w:noWrap/>
            <w:tcMar>
              <w:left w:w="28" w:type="dxa"/>
            </w:tcMar>
          </w:tcPr>
          <w:p w14:paraId="695F968F" w14:textId="77777777" w:rsidR="00556BC0" w:rsidRPr="00DC7388" w:rsidRDefault="00556BC0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56BC0" w:rsidRPr="001C60F2" w14:paraId="62886435" w14:textId="77777777" w:rsidTr="00556BC0">
        <w:trPr>
          <w:gridAfter w:val="3"/>
          <w:wAfter w:w="107" w:type="dxa"/>
          <w:trHeight w:val="284"/>
        </w:trPr>
        <w:tc>
          <w:tcPr>
            <w:tcW w:w="6915" w:type="dxa"/>
            <w:gridSpan w:val="7"/>
            <w:noWrap/>
            <w:tcMar>
              <w:left w:w="28" w:type="dxa"/>
            </w:tcMar>
            <w:vAlign w:val="center"/>
          </w:tcPr>
          <w:p w14:paraId="7398D30D" w14:textId="77777777" w:rsidR="00556BC0" w:rsidRPr="00410951" w:rsidRDefault="00556BC0" w:rsidP="00556BC0">
            <w:pPr>
              <w:pStyle w:val="berschrift1"/>
              <w:numPr>
                <w:ilvl w:val="0"/>
                <w:numId w:val="16"/>
              </w:numPr>
              <w:tabs>
                <w:tab w:val="left" w:pos="1077"/>
              </w:tabs>
              <w:spacing w:before="0" w:after="0"/>
              <w:ind w:left="567" w:hanging="567"/>
              <w:contextualSpacing/>
            </w:pPr>
            <w:r>
              <w:t>Anzahl der Nebenangebote</w:t>
            </w:r>
          </w:p>
        </w:tc>
        <w:tc>
          <w:tcPr>
            <w:tcW w:w="845" w:type="dxa"/>
            <w:gridSpan w:val="4"/>
            <w:vAlign w:val="center"/>
          </w:tcPr>
          <w:p w14:paraId="48E5A1B8" w14:textId="77777777" w:rsidR="00556BC0" w:rsidRPr="00807C7E" w:rsidRDefault="00556BC0" w:rsidP="00D1027F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1</w:t>
            </w:r>
          </w:p>
        </w:tc>
        <w:tc>
          <w:tcPr>
            <w:tcW w:w="984" w:type="dxa"/>
            <w:tcBorders>
              <w:bottom w:val="single" w:sz="4" w:space="0" w:color="7F7F7F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492099680"/>
              <w:placeholder>
                <w:docPart w:val="97BE7AD31D6547DF94A71A53FFC0FBC9"/>
              </w:placeholder>
              <w:showingPlcHdr/>
            </w:sdtPr>
            <w:sdtEndPr/>
            <w:sdtContent>
              <w:p w14:paraId="2C79DD65" w14:textId="4856CFF8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vAlign w:val="center"/>
          </w:tcPr>
          <w:p w14:paraId="5A2F4574" w14:textId="77777777" w:rsidR="00556BC0" w:rsidRPr="00410951" w:rsidRDefault="00556BC0" w:rsidP="00D1027F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556BC0" w:rsidRPr="001C60F2" w14:paraId="17390C83" w14:textId="77777777" w:rsidTr="00556BC0">
        <w:trPr>
          <w:gridAfter w:val="3"/>
          <w:wAfter w:w="107" w:type="dxa"/>
          <w:trHeight w:val="291"/>
        </w:trPr>
        <w:tc>
          <w:tcPr>
            <w:tcW w:w="591" w:type="dxa"/>
            <w:gridSpan w:val="2"/>
            <w:noWrap/>
            <w:tcMar>
              <w:left w:w="28" w:type="dxa"/>
            </w:tcMar>
            <w:vAlign w:val="center"/>
          </w:tcPr>
          <w:p w14:paraId="257922C4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6324" w:type="dxa"/>
            <w:gridSpan w:val="5"/>
            <w:noWrap/>
            <w:vAlign w:val="center"/>
          </w:tcPr>
          <w:p w14:paraId="3337870E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845" w:type="dxa"/>
            <w:gridSpan w:val="4"/>
            <w:vAlign w:val="center"/>
          </w:tcPr>
          <w:p w14:paraId="7444F35B" w14:textId="77777777" w:rsidR="00556BC0" w:rsidRPr="00807C7E" w:rsidRDefault="00556BC0" w:rsidP="00D1027F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tc>
          <w:tcPr>
            <w:tcW w:w="984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390141395"/>
              <w:placeholder>
                <w:docPart w:val="904D501A05F04FD0A72778F1C7F5F24D"/>
              </w:placeholder>
              <w:showingPlcHdr/>
            </w:sdtPr>
            <w:sdtEndPr/>
            <w:sdtContent>
              <w:p w14:paraId="1438F102" w14:textId="3C8E0508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vAlign w:val="center"/>
          </w:tcPr>
          <w:p w14:paraId="67829272" w14:textId="77777777" w:rsidR="00556BC0" w:rsidRPr="00410951" w:rsidRDefault="00556BC0" w:rsidP="00D1027F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556BC0" w:rsidRPr="001C60F2" w14:paraId="53F313B9" w14:textId="77777777" w:rsidTr="00556BC0">
        <w:trPr>
          <w:gridAfter w:val="3"/>
          <w:wAfter w:w="107" w:type="dxa"/>
          <w:trHeight w:val="291"/>
        </w:trPr>
        <w:tc>
          <w:tcPr>
            <w:tcW w:w="591" w:type="dxa"/>
            <w:gridSpan w:val="2"/>
            <w:noWrap/>
            <w:tcMar>
              <w:left w:w="28" w:type="dxa"/>
            </w:tcMar>
            <w:vAlign w:val="center"/>
          </w:tcPr>
          <w:p w14:paraId="02A1C30D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6324" w:type="dxa"/>
            <w:gridSpan w:val="5"/>
            <w:noWrap/>
            <w:vAlign w:val="center"/>
          </w:tcPr>
          <w:p w14:paraId="12C48BD0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845" w:type="dxa"/>
            <w:gridSpan w:val="4"/>
            <w:vAlign w:val="center"/>
          </w:tcPr>
          <w:p w14:paraId="193465FC" w14:textId="77777777" w:rsidR="00556BC0" w:rsidRPr="00807C7E" w:rsidRDefault="00556BC0" w:rsidP="00D1027F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984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153989433"/>
              <w:placeholder>
                <w:docPart w:val="52C1C07D03174FD4BFC2AF670DEC0CD0"/>
              </w:placeholder>
              <w:showingPlcHdr/>
            </w:sdtPr>
            <w:sdtEndPr/>
            <w:sdtContent>
              <w:p w14:paraId="0A39409A" w14:textId="258BDA2C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vAlign w:val="center"/>
          </w:tcPr>
          <w:p w14:paraId="5170156F" w14:textId="77777777" w:rsidR="00556BC0" w:rsidRPr="00410951" w:rsidRDefault="00556BC0" w:rsidP="00D1027F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556BC0" w:rsidRPr="001C60F2" w14:paraId="70DE6DE2" w14:textId="77777777" w:rsidTr="00556BC0">
        <w:trPr>
          <w:gridAfter w:val="3"/>
          <w:wAfter w:w="107" w:type="dxa"/>
          <w:trHeight w:val="291"/>
        </w:trPr>
        <w:tc>
          <w:tcPr>
            <w:tcW w:w="591" w:type="dxa"/>
            <w:gridSpan w:val="2"/>
            <w:noWrap/>
            <w:tcMar>
              <w:left w:w="28" w:type="dxa"/>
            </w:tcMar>
            <w:vAlign w:val="center"/>
          </w:tcPr>
          <w:p w14:paraId="2F48763A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6324" w:type="dxa"/>
            <w:gridSpan w:val="5"/>
            <w:noWrap/>
            <w:vAlign w:val="center"/>
          </w:tcPr>
          <w:p w14:paraId="09EC56A1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845" w:type="dxa"/>
            <w:gridSpan w:val="4"/>
            <w:vAlign w:val="center"/>
          </w:tcPr>
          <w:p w14:paraId="4AC423DF" w14:textId="77777777" w:rsidR="00556BC0" w:rsidRPr="00807C7E" w:rsidRDefault="00556BC0" w:rsidP="00D1027F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tc>
          <w:tcPr>
            <w:tcW w:w="984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83071094"/>
              <w:placeholder>
                <w:docPart w:val="E5AB3FE2667D478B95A713A896264687"/>
              </w:placeholder>
              <w:showingPlcHdr/>
            </w:sdtPr>
            <w:sdtEndPr/>
            <w:sdtContent>
              <w:p w14:paraId="61A1037E" w14:textId="16AA7073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vAlign w:val="center"/>
          </w:tcPr>
          <w:p w14:paraId="790FDEAC" w14:textId="77777777" w:rsidR="00556BC0" w:rsidRPr="00410951" w:rsidRDefault="00556BC0" w:rsidP="00D1027F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5679BE" w:rsidRPr="001C60F2" w14:paraId="1FD83572" w14:textId="77777777" w:rsidTr="00CD4E00">
        <w:trPr>
          <w:gridAfter w:val="3"/>
          <w:wAfter w:w="107" w:type="dxa"/>
          <w:trHeight w:val="291"/>
        </w:trPr>
        <w:tc>
          <w:tcPr>
            <w:tcW w:w="591" w:type="dxa"/>
            <w:gridSpan w:val="2"/>
            <w:noWrap/>
            <w:tcMar>
              <w:left w:w="28" w:type="dxa"/>
            </w:tcMar>
            <w:vAlign w:val="center"/>
          </w:tcPr>
          <w:p w14:paraId="3DEECBEC" w14:textId="77777777" w:rsidR="005679BE" w:rsidRPr="00410951" w:rsidRDefault="005679BE" w:rsidP="00CD4E00">
            <w:pPr>
              <w:rPr>
                <w:b/>
              </w:rPr>
            </w:pPr>
          </w:p>
        </w:tc>
        <w:tc>
          <w:tcPr>
            <w:tcW w:w="6324" w:type="dxa"/>
            <w:gridSpan w:val="5"/>
            <w:noWrap/>
            <w:vAlign w:val="center"/>
          </w:tcPr>
          <w:p w14:paraId="0D11E8B7" w14:textId="77777777" w:rsidR="005679BE" w:rsidRPr="00410951" w:rsidRDefault="005679BE" w:rsidP="00CD4E00">
            <w:pPr>
              <w:rPr>
                <w:b/>
              </w:rPr>
            </w:pPr>
          </w:p>
        </w:tc>
        <w:tc>
          <w:tcPr>
            <w:tcW w:w="845" w:type="dxa"/>
            <w:gridSpan w:val="4"/>
            <w:vAlign w:val="center"/>
          </w:tcPr>
          <w:p w14:paraId="03196F01" w14:textId="77777777" w:rsidR="005679BE" w:rsidRPr="00807C7E" w:rsidRDefault="005679BE" w:rsidP="00CD4E00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tc>
          <w:tcPr>
            <w:tcW w:w="984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943525772"/>
              <w:placeholder>
                <w:docPart w:val="EE7B0F54C96A44798056DC6B1D272FF6"/>
              </w:placeholder>
              <w:showingPlcHdr/>
            </w:sdtPr>
            <w:sdtContent>
              <w:p w14:paraId="01C42786" w14:textId="77777777" w:rsidR="005679BE" w:rsidRPr="00556BC0" w:rsidRDefault="005679BE" w:rsidP="00CD4E0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vAlign w:val="center"/>
          </w:tcPr>
          <w:p w14:paraId="5D2CEEF6" w14:textId="77777777" w:rsidR="005679BE" w:rsidRPr="00410951" w:rsidRDefault="005679BE" w:rsidP="00CD4E00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556BC0" w:rsidRPr="001C60F2" w14:paraId="219DC22F" w14:textId="77777777" w:rsidTr="00556BC0">
        <w:trPr>
          <w:gridAfter w:val="3"/>
          <w:wAfter w:w="107" w:type="dxa"/>
          <w:trHeight w:val="291"/>
        </w:trPr>
        <w:tc>
          <w:tcPr>
            <w:tcW w:w="591" w:type="dxa"/>
            <w:gridSpan w:val="2"/>
            <w:noWrap/>
            <w:tcMar>
              <w:left w:w="28" w:type="dxa"/>
            </w:tcMar>
            <w:vAlign w:val="center"/>
          </w:tcPr>
          <w:p w14:paraId="202A6B9E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6324" w:type="dxa"/>
            <w:gridSpan w:val="5"/>
            <w:noWrap/>
            <w:vAlign w:val="center"/>
          </w:tcPr>
          <w:p w14:paraId="166F5143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845" w:type="dxa"/>
            <w:gridSpan w:val="4"/>
            <w:vAlign w:val="center"/>
          </w:tcPr>
          <w:p w14:paraId="478D280B" w14:textId="6DE5C99A" w:rsidR="00556BC0" w:rsidRPr="00807C7E" w:rsidRDefault="00556BC0" w:rsidP="00D1027F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 w:rsidR="005679BE">
              <w:rPr>
                <w:b/>
                <w:bCs/>
              </w:rPr>
              <w:t>6</w:t>
            </w:r>
          </w:p>
        </w:tc>
        <w:tc>
          <w:tcPr>
            <w:tcW w:w="984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736154379"/>
              <w:placeholder>
                <w:docPart w:val="15CE0F2B67154E0792B61341B523C76F"/>
              </w:placeholder>
              <w:showingPlcHdr/>
            </w:sdtPr>
            <w:sdtEndPr/>
            <w:sdtContent>
              <w:p w14:paraId="0D460A63" w14:textId="16B01233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gridSpan w:val="3"/>
            <w:vAlign w:val="center"/>
          </w:tcPr>
          <w:p w14:paraId="53092A04" w14:textId="77777777" w:rsidR="00556BC0" w:rsidRPr="00410951" w:rsidRDefault="00556BC0" w:rsidP="00D1027F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556BC0" w:rsidRPr="001C60F2" w14:paraId="3D6EC723" w14:textId="77777777" w:rsidTr="00556BC0">
        <w:trPr>
          <w:gridAfter w:val="3"/>
          <w:wAfter w:w="107" w:type="dxa"/>
          <w:trHeight w:val="291"/>
        </w:trPr>
        <w:tc>
          <w:tcPr>
            <w:tcW w:w="591" w:type="dxa"/>
            <w:gridSpan w:val="2"/>
            <w:noWrap/>
            <w:tcMar>
              <w:left w:w="28" w:type="dxa"/>
            </w:tcMar>
            <w:vAlign w:val="center"/>
          </w:tcPr>
          <w:p w14:paraId="3C2F39AD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6324" w:type="dxa"/>
            <w:gridSpan w:val="5"/>
            <w:noWrap/>
            <w:vAlign w:val="center"/>
          </w:tcPr>
          <w:p w14:paraId="7AC468F4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845" w:type="dxa"/>
            <w:gridSpan w:val="4"/>
            <w:vAlign w:val="center"/>
          </w:tcPr>
          <w:p w14:paraId="5BFB40F0" w14:textId="77777777" w:rsidR="00556BC0" w:rsidRPr="00807C7E" w:rsidRDefault="00556BC0" w:rsidP="00D1027F">
            <w:pPr>
              <w:jc w:val="left"/>
              <w:rPr>
                <w:b/>
                <w:bCs/>
              </w:rPr>
            </w:pPr>
          </w:p>
        </w:tc>
        <w:tc>
          <w:tcPr>
            <w:tcW w:w="984" w:type="dxa"/>
            <w:tcBorders>
              <w:top w:val="single" w:sz="4" w:space="0" w:color="7F7F7F"/>
            </w:tcBorders>
            <w:vAlign w:val="center"/>
          </w:tcPr>
          <w:p w14:paraId="50F73165" w14:textId="77777777" w:rsidR="00556BC0" w:rsidRPr="00410951" w:rsidRDefault="00556BC0" w:rsidP="00D1027F">
            <w:pPr>
              <w:jc w:val="left"/>
              <w:rPr>
                <w:b/>
              </w:rPr>
            </w:pPr>
          </w:p>
        </w:tc>
        <w:tc>
          <w:tcPr>
            <w:tcW w:w="844" w:type="dxa"/>
            <w:gridSpan w:val="3"/>
            <w:vAlign w:val="center"/>
          </w:tcPr>
          <w:p w14:paraId="362ED359" w14:textId="77777777" w:rsidR="00556BC0" w:rsidRPr="00410951" w:rsidRDefault="00556BC0" w:rsidP="00D1027F">
            <w:pPr>
              <w:jc w:val="center"/>
              <w:rPr>
                <w:b/>
              </w:rPr>
            </w:pPr>
          </w:p>
        </w:tc>
      </w:tr>
      <w:tr w:rsidR="00556BC0" w:rsidRPr="001C60F2" w14:paraId="30FD2A7D" w14:textId="77777777" w:rsidTr="00556BC0">
        <w:trPr>
          <w:gridAfter w:val="3"/>
          <w:wAfter w:w="107" w:type="dxa"/>
          <w:trHeight w:val="291"/>
        </w:trPr>
        <w:tc>
          <w:tcPr>
            <w:tcW w:w="591" w:type="dxa"/>
            <w:gridSpan w:val="2"/>
            <w:noWrap/>
            <w:tcMar>
              <w:left w:w="28" w:type="dxa"/>
            </w:tcMar>
            <w:vAlign w:val="center"/>
          </w:tcPr>
          <w:p w14:paraId="5DDA6055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6324" w:type="dxa"/>
            <w:gridSpan w:val="5"/>
            <w:noWrap/>
            <w:vAlign w:val="center"/>
          </w:tcPr>
          <w:p w14:paraId="1DAE75D2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845" w:type="dxa"/>
            <w:gridSpan w:val="4"/>
            <w:vAlign w:val="center"/>
          </w:tcPr>
          <w:p w14:paraId="48EAC411" w14:textId="77777777" w:rsidR="00556BC0" w:rsidRPr="00807C7E" w:rsidRDefault="00556BC0" w:rsidP="00D1027F">
            <w:pPr>
              <w:jc w:val="left"/>
              <w:rPr>
                <w:b/>
                <w:bCs/>
              </w:rPr>
            </w:pPr>
          </w:p>
        </w:tc>
        <w:tc>
          <w:tcPr>
            <w:tcW w:w="984" w:type="dxa"/>
            <w:vAlign w:val="center"/>
          </w:tcPr>
          <w:p w14:paraId="7170A4A7" w14:textId="77777777" w:rsidR="00556BC0" w:rsidRPr="00410951" w:rsidRDefault="00556BC0" w:rsidP="00D1027F">
            <w:pPr>
              <w:jc w:val="left"/>
              <w:rPr>
                <w:b/>
              </w:rPr>
            </w:pPr>
          </w:p>
        </w:tc>
        <w:tc>
          <w:tcPr>
            <w:tcW w:w="844" w:type="dxa"/>
            <w:gridSpan w:val="3"/>
            <w:vAlign w:val="center"/>
          </w:tcPr>
          <w:p w14:paraId="09698AC4" w14:textId="77777777" w:rsidR="00556BC0" w:rsidRPr="00410951" w:rsidRDefault="00556BC0" w:rsidP="00D1027F">
            <w:pPr>
              <w:jc w:val="center"/>
              <w:rPr>
                <w:b/>
              </w:rPr>
            </w:pPr>
          </w:p>
        </w:tc>
      </w:tr>
    </w:tbl>
    <w:p w14:paraId="525CF72B" w14:textId="77777777" w:rsidR="005679BE" w:rsidRDefault="005679BE">
      <w:r>
        <w:br w:type="page"/>
      </w:r>
    </w:p>
    <w:tbl>
      <w:tblPr>
        <w:tblW w:w="9695" w:type="dxa"/>
        <w:tblInd w:w="-28" w:type="dxa"/>
        <w:tblLayout w:type="fixed"/>
        <w:tblLook w:val="01E0" w:firstRow="1" w:lastRow="1" w:firstColumn="1" w:lastColumn="1" w:noHBand="0" w:noVBand="0"/>
      </w:tblPr>
      <w:tblGrid>
        <w:gridCol w:w="28"/>
        <w:gridCol w:w="563"/>
        <w:gridCol w:w="30"/>
        <w:gridCol w:w="332"/>
        <w:gridCol w:w="94"/>
        <w:gridCol w:w="1134"/>
        <w:gridCol w:w="3399"/>
        <w:gridCol w:w="1335"/>
        <w:gridCol w:w="280"/>
        <w:gridCol w:w="565"/>
        <w:gridCol w:w="984"/>
        <w:gridCol w:w="844"/>
        <w:gridCol w:w="107"/>
      </w:tblGrid>
      <w:tr w:rsidR="00556BC0" w:rsidRPr="008C109B" w14:paraId="5AF11E5C" w14:textId="77777777" w:rsidTr="00556BC0">
        <w:trPr>
          <w:gridAfter w:val="1"/>
          <w:wAfter w:w="107" w:type="dxa"/>
          <w:trHeight w:val="113"/>
        </w:trPr>
        <w:tc>
          <w:tcPr>
            <w:tcW w:w="9588" w:type="dxa"/>
            <w:gridSpan w:val="12"/>
            <w:noWrap/>
            <w:tcMar>
              <w:left w:w="28" w:type="dxa"/>
            </w:tcMar>
            <w:vAlign w:val="center"/>
          </w:tcPr>
          <w:p w14:paraId="7B53DA78" w14:textId="1084D145" w:rsidR="00556BC0" w:rsidRPr="008C109B" w:rsidRDefault="00556BC0" w:rsidP="00D1027F"/>
        </w:tc>
      </w:tr>
      <w:tr w:rsidR="00556BC0" w:rsidRPr="001C60F2" w14:paraId="5D442B81" w14:textId="77777777" w:rsidTr="00556BC0">
        <w:trPr>
          <w:gridAfter w:val="1"/>
          <w:wAfter w:w="107" w:type="dxa"/>
          <w:trHeight w:val="291"/>
        </w:trPr>
        <w:tc>
          <w:tcPr>
            <w:tcW w:w="6915" w:type="dxa"/>
            <w:gridSpan w:val="8"/>
            <w:vMerge w:val="restart"/>
            <w:noWrap/>
            <w:tcMar>
              <w:left w:w="28" w:type="dxa"/>
            </w:tcMar>
          </w:tcPr>
          <w:p w14:paraId="6F26977F" w14:textId="77777777" w:rsidR="00556BC0" w:rsidRPr="00A11C8E" w:rsidRDefault="00556BC0" w:rsidP="00556BC0">
            <w:pPr>
              <w:pStyle w:val="berschrift1"/>
              <w:numPr>
                <w:ilvl w:val="0"/>
                <w:numId w:val="16"/>
              </w:numPr>
              <w:tabs>
                <w:tab w:val="left" w:pos="1077"/>
              </w:tabs>
              <w:spacing w:before="0" w:after="0"/>
              <w:ind w:left="567" w:hanging="567"/>
              <w:contextualSpacing/>
            </w:pPr>
            <w:r w:rsidRPr="00B739CD">
              <w:t>Preisnachlass ohne Bedingung</w:t>
            </w:r>
            <w:r w:rsidRPr="00B739CD">
              <w:rPr>
                <w:szCs w:val="19"/>
              </w:rPr>
              <w:t xml:space="preserve"> auf die Abrechnungssumme</w:t>
            </w:r>
            <w:r w:rsidRPr="00B739CD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sowie auf die Preise für angeordnete Leistungen, die auf Grundlage der Preisermittlung für die vertragliche Leistung zu bilden sind</w:t>
            </w:r>
          </w:p>
        </w:tc>
        <w:tc>
          <w:tcPr>
            <w:tcW w:w="845" w:type="dxa"/>
            <w:gridSpan w:val="2"/>
            <w:vAlign w:val="bottom"/>
          </w:tcPr>
          <w:p w14:paraId="368EC871" w14:textId="77777777" w:rsidR="00556BC0" w:rsidRPr="00410951" w:rsidRDefault="00556BC0" w:rsidP="00D1027F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tc>
          <w:tcPr>
            <w:tcW w:w="984" w:type="dxa"/>
            <w:tcBorders>
              <w:bottom w:val="single" w:sz="4" w:space="0" w:color="7F7F7F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201849243"/>
              <w:placeholder>
                <w:docPart w:val="9F5637EECFA74387A463441E305FFB7F"/>
              </w:placeholder>
              <w:showingPlcHdr/>
            </w:sdtPr>
            <w:sdtEndPr/>
            <w:sdtContent>
              <w:p w14:paraId="1EAC60B5" w14:textId="7597CD38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vAlign w:val="bottom"/>
          </w:tcPr>
          <w:p w14:paraId="5606C86F" w14:textId="77777777" w:rsidR="00556BC0" w:rsidRPr="00410951" w:rsidRDefault="00556BC0" w:rsidP="00D1027F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556BC0" w:rsidRPr="001C60F2" w14:paraId="35B1E4CB" w14:textId="77777777" w:rsidTr="00556BC0">
        <w:trPr>
          <w:gridAfter w:val="1"/>
          <w:wAfter w:w="107" w:type="dxa"/>
          <w:trHeight w:val="291"/>
        </w:trPr>
        <w:tc>
          <w:tcPr>
            <w:tcW w:w="6915" w:type="dxa"/>
            <w:gridSpan w:val="8"/>
            <w:vMerge/>
            <w:noWrap/>
            <w:tcMar>
              <w:left w:w="28" w:type="dxa"/>
            </w:tcMar>
            <w:vAlign w:val="center"/>
          </w:tcPr>
          <w:p w14:paraId="1B45E442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63527D22" w14:textId="77777777" w:rsidR="00556BC0" w:rsidRPr="00410951" w:rsidRDefault="00556BC0" w:rsidP="00D1027F">
            <w:pPr>
              <w:jc w:val="left"/>
              <w:rPr>
                <w:b/>
              </w:rPr>
            </w:pPr>
            <w:r>
              <w:rPr>
                <w:b/>
              </w:rPr>
              <w:t>Los 2</w:t>
            </w:r>
          </w:p>
        </w:tc>
        <w:tc>
          <w:tcPr>
            <w:tcW w:w="984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976652877"/>
              <w:placeholder>
                <w:docPart w:val="A47EFCEAF1004BAC8941E22BA99488C2"/>
              </w:placeholder>
              <w:showingPlcHdr/>
            </w:sdtPr>
            <w:sdtEndPr/>
            <w:sdtContent>
              <w:p w14:paraId="6E97744A" w14:textId="2706B41B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vAlign w:val="center"/>
          </w:tcPr>
          <w:p w14:paraId="43552D26" w14:textId="77777777" w:rsidR="00556BC0" w:rsidRPr="00410951" w:rsidRDefault="00556BC0" w:rsidP="00D1027F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556BC0" w:rsidRPr="001C60F2" w14:paraId="14E85F13" w14:textId="77777777" w:rsidTr="00556BC0">
        <w:trPr>
          <w:gridAfter w:val="1"/>
          <w:wAfter w:w="107" w:type="dxa"/>
          <w:trHeight w:val="291"/>
        </w:trPr>
        <w:tc>
          <w:tcPr>
            <w:tcW w:w="6915" w:type="dxa"/>
            <w:gridSpan w:val="8"/>
            <w:vMerge/>
            <w:noWrap/>
            <w:tcMar>
              <w:left w:w="28" w:type="dxa"/>
            </w:tcMar>
            <w:vAlign w:val="center"/>
          </w:tcPr>
          <w:p w14:paraId="04A31F5C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00F6B736" w14:textId="77777777" w:rsidR="00556BC0" w:rsidRPr="00807C7E" w:rsidRDefault="00556BC0" w:rsidP="00D1027F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984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-110203198"/>
              <w:placeholder>
                <w:docPart w:val="6C7CBA299E6A4601A4502CADC1039A42"/>
              </w:placeholder>
              <w:showingPlcHdr/>
            </w:sdtPr>
            <w:sdtEndPr/>
            <w:sdtContent>
              <w:p w14:paraId="13DF3B3B" w14:textId="18445E85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vAlign w:val="center"/>
          </w:tcPr>
          <w:p w14:paraId="75F00B24" w14:textId="77777777" w:rsidR="00556BC0" w:rsidRPr="00410951" w:rsidRDefault="00556BC0" w:rsidP="00D1027F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556BC0" w:rsidRPr="001C60F2" w14:paraId="2EA2ED59" w14:textId="77777777" w:rsidTr="00556BC0">
        <w:trPr>
          <w:gridAfter w:val="1"/>
          <w:wAfter w:w="107" w:type="dxa"/>
          <w:trHeight w:val="291"/>
        </w:trPr>
        <w:tc>
          <w:tcPr>
            <w:tcW w:w="6915" w:type="dxa"/>
            <w:gridSpan w:val="8"/>
            <w:vMerge/>
            <w:noWrap/>
            <w:tcMar>
              <w:left w:w="28" w:type="dxa"/>
            </w:tcMar>
            <w:vAlign w:val="center"/>
          </w:tcPr>
          <w:p w14:paraId="319428DB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1BF021F1" w14:textId="77777777" w:rsidR="00556BC0" w:rsidRPr="00807C7E" w:rsidRDefault="00556BC0" w:rsidP="00D1027F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tc>
          <w:tcPr>
            <w:tcW w:w="984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988204545"/>
              <w:placeholder>
                <w:docPart w:val="1CE07A9C8EAE4568B1A5B2C5856264ED"/>
              </w:placeholder>
              <w:showingPlcHdr/>
            </w:sdtPr>
            <w:sdtEndPr/>
            <w:sdtContent>
              <w:p w14:paraId="6652DFDC" w14:textId="59124DEA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vAlign w:val="center"/>
          </w:tcPr>
          <w:p w14:paraId="1462D570" w14:textId="77777777" w:rsidR="00556BC0" w:rsidRPr="00410951" w:rsidRDefault="00556BC0" w:rsidP="00D1027F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556BC0" w:rsidRPr="001C60F2" w14:paraId="376200AE" w14:textId="77777777" w:rsidTr="00556BC0">
        <w:trPr>
          <w:gridAfter w:val="1"/>
          <w:wAfter w:w="107" w:type="dxa"/>
          <w:trHeight w:val="291"/>
        </w:trPr>
        <w:tc>
          <w:tcPr>
            <w:tcW w:w="6915" w:type="dxa"/>
            <w:gridSpan w:val="8"/>
            <w:vMerge/>
            <w:noWrap/>
            <w:tcMar>
              <w:left w:w="28" w:type="dxa"/>
            </w:tcMar>
            <w:vAlign w:val="center"/>
          </w:tcPr>
          <w:p w14:paraId="3B7849FF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10BB8D3D" w14:textId="77777777" w:rsidR="00556BC0" w:rsidRPr="00807C7E" w:rsidRDefault="00556BC0" w:rsidP="00D1027F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tc>
          <w:tcPr>
            <w:tcW w:w="984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-411547848"/>
              <w:placeholder>
                <w:docPart w:val="523FF1DCF8434AD2B7F80BF857E6C921"/>
              </w:placeholder>
              <w:showingPlcHdr/>
            </w:sdtPr>
            <w:sdtEndPr/>
            <w:sdtContent>
              <w:p w14:paraId="06260939" w14:textId="2AFC3974" w:rsidR="00556BC0" w:rsidRPr="00556BC0" w:rsidRDefault="00556BC0" w:rsidP="00556BC0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vAlign w:val="center"/>
          </w:tcPr>
          <w:p w14:paraId="7C3C7BB0" w14:textId="77777777" w:rsidR="00556BC0" w:rsidRPr="00410951" w:rsidRDefault="00556BC0" w:rsidP="00D1027F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5679BE" w:rsidRPr="001C60F2" w14:paraId="148F6AC4" w14:textId="77777777" w:rsidTr="00150E70">
        <w:trPr>
          <w:gridAfter w:val="1"/>
          <w:wAfter w:w="107" w:type="dxa"/>
          <w:trHeight w:val="291"/>
        </w:trPr>
        <w:tc>
          <w:tcPr>
            <w:tcW w:w="591" w:type="dxa"/>
            <w:gridSpan w:val="2"/>
            <w:noWrap/>
            <w:tcMar>
              <w:left w:w="28" w:type="dxa"/>
            </w:tcMar>
            <w:vAlign w:val="center"/>
          </w:tcPr>
          <w:p w14:paraId="45C0E2DC" w14:textId="77777777" w:rsidR="005679BE" w:rsidRPr="00410951" w:rsidRDefault="005679BE" w:rsidP="005679BE">
            <w:pPr>
              <w:rPr>
                <w:b/>
              </w:rPr>
            </w:pPr>
          </w:p>
        </w:tc>
        <w:tc>
          <w:tcPr>
            <w:tcW w:w="6324" w:type="dxa"/>
            <w:gridSpan w:val="6"/>
            <w:noWrap/>
            <w:vAlign w:val="center"/>
          </w:tcPr>
          <w:p w14:paraId="13CBEEFC" w14:textId="77777777" w:rsidR="005679BE" w:rsidRPr="00410951" w:rsidRDefault="005679BE" w:rsidP="005679BE">
            <w:pPr>
              <w:rPr>
                <w:b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119C03F4" w14:textId="4AB61A36" w:rsidR="005679BE" w:rsidRPr="00807C7E" w:rsidRDefault="005679BE" w:rsidP="005679B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>
              <w:rPr>
                <w:b/>
                <w:bCs/>
              </w:rPr>
              <w:t>6</w:t>
            </w:r>
          </w:p>
        </w:tc>
        <w:tc>
          <w:tcPr>
            <w:tcW w:w="984" w:type="dxa"/>
            <w:tcBorders>
              <w:top w:val="single" w:sz="4" w:space="0" w:color="7F7F7F"/>
              <w:bottom w:val="single" w:sz="4" w:space="0" w:color="7F7F7F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-1247869585"/>
              <w:placeholder>
                <w:docPart w:val="D3390CAABE4F404A97B40E5BB148029E"/>
              </w:placeholder>
              <w:showingPlcHdr/>
            </w:sdtPr>
            <w:sdtContent>
              <w:p w14:paraId="29506948" w14:textId="2F92820B" w:rsidR="005679BE" w:rsidRPr="00410951" w:rsidRDefault="005679BE" w:rsidP="005679BE">
                <w:pPr>
                  <w:ind w:right="-604"/>
                  <w:jc w:val="left"/>
                  <w:rPr>
                    <w:b/>
                  </w:rPr>
                </w:pPr>
                <w:r w:rsidRPr="00DE7B00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844" w:type="dxa"/>
            <w:vAlign w:val="center"/>
          </w:tcPr>
          <w:p w14:paraId="0CE3A722" w14:textId="20C258AA" w:rsidR="005679BE" w:rsidRPr="00410951" w:rsidRDefault="005679BE" w:rsidP="005679BE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556BC0" w:rsidRPr="001C60F2" w14:paraId="02790A16" w14:textId="77777777" w:rsidTr="00556BC0">
        <w:trPr>
          <w:gridAfter w:val="1"/>
          <w:wAfter w:w="107" w:type="dxa"/>
          <w:trHeight w:val="291"/>
        </w:trPr>
        <w:tc>
          <w:tcPr>
            <w:tcW w:w="591" w:type="dxa"/>
            <w:gridSpan w:val="2"/>
            <w:noWrap/>
            <w:tcMar>
              <w:left w:w="28" w:type="dxa"/>
            </w:tcMar>
            <w:vAlign w:val="center"/>
          </w:tcPr>
          <w:p w14:paraId="5CFFA982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6324" w:type="dxa"/>
            <w:gridSpan w:val="6"/>
            <w:noWrap/>
            <w:vAlign w:val="center"/>
          </w:tcPr>
          <w:p w14:paraId="5716C4EE" w14:textId="77777777" w:rsidR="00556BC0" w:rsidRPr="00410951" w:rsidRDefault="00556BC0" w:rsidP="00D1027F">
            <w:pPr>
              <w:rPr>
                <w:b/>
              </w:rPr>
            </w:pPr>
          </w:p>
        </w:tc>
        <w:tc>
          <w:tcPr>
            <w:tcW w:w="845" w:type="dxa"/>
            <w:gridSpan w:val="2"/>
            <w:vAlign w:val="center"/>
          </w:tcPr>
          <w:p w14:paraId="1F8DBD19" w14:textId="77777777" w:rsidR="00556BC0" w:rsidRPr="00807C7E" w:rsidRDefault="00556BC0" w:rsidP="00D1027F">
            <w:pPr>
              <w:jc w:val="left"/>
              <w:rPr>
                <w:b/>
                <w:bCs/>
              </w:rPr>
            </w:pPr>
          </w:p>
        </w:tc>
        <w:tc>
          <w:tcPr>
            <w:tcW w:w="984" w:type="dxa"/>
            <w:vAlign w:val="center"/>
          </w:tcPr>
          <w:p w14:paraId="1B9C2B5F" w14:textId="77777777" w:rsidR="00556BC0" w:rsidRPr="00410951" w:rsidRDefault="00556BC0" w:rsidP="00D1027F">
            <w:pPr>
              <w:jc w:val="left"/>
              <w:rPr>
                <w:b/>
              </w:rPr>
            </w:pPr>
          </w:p>
        </w:tc>
        <w:tc>
          <w:tcPr>
            <w:tcW w:w="844" w:type="dxa"/>
            <w:vAlign w:val="center"/>
          </w:tcPr>
          <w:p w14:paraId="51389355" w14:textId="77777777" w:rsidR="00556BC0" w:rsidRPr="00410951" w:rsidRDefault="00556BC0" w:rsidP="00D1027F">
            <w:pPr>
              <w:jc w:val="center"/>
              <w:rPr>
                <w:b/>
              </w:rPr>
            </w:pPr>
          </w:p>
        </w:tc>
      </w:tr>
      <w:tr w:rsidR="00F44312" w:rsidRPr="00DF0D66" w14:paraId="0AA5D32C" w14:textId="77777777" w:rsidTr="00556BC0">
        <w:trPr>
          <w:gridBefore w:val="1"/>
          <w:wBefore w:w="28" w:type="dxa"/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183A4DCC" w14:textId="77777777" w:rsidTr="00556BC0">
        <w:trPr>
          <w:gridBefore w:val="1"/>
          <w:wBefore w:w="28" w:type="dxa"/>
          <w:trHeight w:hRule="exact" w:val="170"/>
        </w:trPr>
        <w:tc>
          <w:tcPr>
            <w:tcW w:w="925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42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556BC0">
        <w:trPr>
          <w:gridBefore w:val="1"/>
          <w:wBefore w:w="28" w:type="dxa"/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556BC0">
        <w:trPr>
          <w:gridBefore w:val="1"/>
          <w:wBefore w:w="28" w:type="dxa"/>
          <w:trHeight w:val="284"/>
        </w:trPr>
        <w:tc>
          <w:tcPr>
            <w:tcW w:w="593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4" w:type="dxa"/>
            <w:gridSpan w:val="10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556BC0">
        <w:trPr>
          <w:gridBefore w:val="1"/>
          <w:wBefore w:w="28" w:type="dxa"/>
          <w:trHeight w:val="284"/>
        </w:trPr>
        <w:tc>
          <w:tcPr>
            <w:tcW w:w="593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4" w:type="dxa"/>
            <w:gridSpan w:val="10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556BC0">
        <w:trPr>
          <w:gridBefore w:val="1"/>
          <w:wBefore w:w="28" w:type="dxa"/>
          <w:trHeight w:hRule="exact" w:val="170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4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556BC0">
        <w:trPr>
          <w:gridBefore w:val="1"/>
          <w:wBefore w:w="28" w:type="dxa"/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5679BE">
              <w:fldChar w:fldCharType="separate"/>
            </w:r>
            <w:r w:rsidRPr="001C60F2">
              <w:fldChar w:fldCharType="end"/>
            </w:r>
          </w:p>
        </w:tc>
        <w:tc>
          <w:tcPr>
            <w:tcW w:w="8648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556BC0">
        <w:trPr>
          <w:gridBefore w:val="1"/>
          <w:wBefore w:w="28" w:type="dxa"/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399" w:type="dxa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518668564"/>
              <w:placeholder>
                <w:docPart w:val="1C46543847E54BF99024B2C2AB29F8BE"/>
              </w:placeholder>
              <w:showingPlcHdr/>
            </w:sdtPr>
            <w:sdtEndPr/>
            <w:sdtContent>
              <w:p w14:paraId="4EE17239" w14:textId="7A11CEDC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500" w:type="dxa"/>
            <w:gridSpan w:val="4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350212822"/>
              <w:placeholder>
                <w:docPart w:val="F5E4F816115C4D868364F69A6D573DBA"/>
              </w:placeholder>
              <w:showingPlcHdr/>
            </w:sdtPr>
            <w:sdtEndPr/>
            <w:sdtContent>
              <w:p w14:paraId="0B78D338" w14:textId="1F9A1C5A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9E0802" w14:paraId="7A3345B5" w14:textId="77777777" w:rsidTr="00556BC0">
        <w:trPr>
          <w:gridBefore w:val="1"/>
          <w:wBefore w:w="28" w:type="dxa"/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399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728877435"/>
              <w:placeholder>
                <w:docPart w:val="6953C79BC4114113A903574277C2F0D6"/>
              </w:placeholder>
              <w:showingPlcHdr/>
            </w:sdtPr>
            <w:sdtEndPr/>
            <w:sdtContent>
              <w:p w14:paraId="048F1FFF" w14:textId="2768B948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500" w:type="dxa"/>
            <w:gridSpan w:val="4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392566347"/>
              <w:placeholder>
                <w:docPart w:val="F783A5F108D34C26B81E3106F8157225"/>
              </w:placeholder>
              <w:showingPlcHdr/>
            </w:sdtPr>
            <w:sdtEndPr/>
            <w:sdtContent>
              <w:p w14:paraId="6AF5FE8D" w14:textId="14D6451A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9E0802" w14:paraId="594D0746" w14:textId="77777777" w:rsidTr="00556BC0">
        <w:trPr>
          <w:gridBefore w:val="1"/>
          <w:wBefore w:w="28" w:type="dxa"/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399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2077117898"/>
              <w:placeholder>
                <w:docPart w:val="4236E92344F745DFB8866D1409B3D421"/>
              </w:placeholder>
              <w:showingPlcHdr/>
            </w:sdtPr>
            <w:sdtEndPr/>
            <w:sdtContent>
              <w:p w14:paraId="2B189DC8" w14:textId="5B724AB4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500" w:type="dxa"/>
            <w:gridSpan w:val="4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756287014"/>
              <w:placeholder>
                <w:docPart w:val="337A9674CE2045D0AB1C8D6A17068E70"/>
              </w:placeholder>
              <w:showingPlcHdr/>
            </w:sdtPr>
            <w:sdtEndPr/>
            <w:sdtContent>
              <w:p w14:paraId="754B0007" w14:textId="4516310C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9E0802" w14:paraId="06A409BD" w14:textId="77777777" w:rsidTr="00556BC0">
        <w:trPr>
          <w:gridBefore w:val="1"/>
          <w:wBefore w:w="28" w:type="dxa"/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399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915556224"/>
              <w:placeholder>
                <w:docPart w:val="88A639F8C3A04C939602CAB8BA4D2B18"/>
              </w:placeholder>
              <w:showingPlcHdr/>
            </w:sdtPr>
            <w:sdtEndPr/>
            <w:sdtContent>
              <w:p w14:paraId="0A7D85D8" w14:textId="64B7EBC9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500" w:type="dxa"/>
            <w:gridSpan w:val="4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798797792"/>
              <w:placeholder>
                <w:docPart w:val="E2ACCA53A08A4ADF9ED773A895C96CAE"/>
              </w:placeholder>
              <w:showingPlcHdr/>
            </w:sdtPr>
            <w:sdtEndPr/>
            <w:sdtContent>
              <w:p w14:paraId="5069D1D7" w14:textId="36C66FFF" w:rsidR="00F44312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410951" w14:paraId="6AF16386" w14:textId="77777777" w:rsidTr="00556BC0">
        <w:trPr>
          <w:gridBefore w:val="1"/>
          <w:wBefore w:w="28" w:type="dxa"/>
          <w:trHeight w:hRule="exact" w:val="113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4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556BC0">
        <w:trPr>
          <w:gridBefore w:val="1"/>
          <w:wBefore w:w="28" w:type="dxa"/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5679BE">
              <w:fldChar w:fldCharType="separate"/>
            </w:r>
            <w:r w:rsidRPr="001C60F2">
              <w:fldChar w:fldCharType="end"/>
            </w:r>
          </w:p>
        </w:tc>
        <w:tc>
          <w:tcPr>
            <w:tcW w:w="8648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556BC0">
        <w:trPr>
          <w:gridBefore w:val="1"/>
          <w:wBefore w:w="28" w:type="dxa"/>
          <w:trHeight w:hRule="exact" w:val="113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4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556BC0">
        <w:trPr>
          <w:gridBefore w:val="1"/>
          <w:wBefore w:w="28" w:type="dxa"/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556BC0">
        <w:trPr>
          <w:gridBefore w:val="1"/>
          <w:wBefore w:w="28" w:type="dxa"/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5679BE">
              <w:fldChar w:fldCharType="separate"/>
            </w:r>
            <w:r w:rsidRPr="001C60F2">
              <w:fldChar w:fldCharType="end"/>
            </w:r>
          </w:p>
        </w:tc>
        <w:tc>
          <w:tcPr>
            <w:tcW w:w="8648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556BC0">
        <w:trPr>
          <w:gridBefore w:val="1"/>
          <w:wBefore w:w="28" w:type="dxa"/>
          <w:trHeight w:val="284"/>
        </w:trPr>
        <w:tc>
          <w:tcPr>
            <w:tcW w:w="593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5679BE">
              <w:fldChar w:fldCharType="separate"/>
            </w:r>
            <w:r w:rsidRPr="001C60F2">
              <w:fldChar w:fldCharType="end"/>
            </w:r>
          </w:p>
        </w:tc>
        <w:tc>
          <w:tcPr>
            <w:tcW w:w="8648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</w:tbl>
    <w:p w14:paraId="1E85D838" w14:textId="133FC568" w:rsidR="00BF36F0" w:rsidRDefault="00BF36F0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3"/>
        <w:gridCol w:w="426"/>
        <w:gridCol w:w="8648"/>
      </w:tblGrid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23C2944B" w14:textId="7F453EC4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334030">
        <w:trPr>
          <w:trHeight w:val="284"/>
        </w:trPr>
        <w:tc>
          <w:tcPr>
            <w:tcW w:w="593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8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334030">
        <w:trPr>
          <w:trHeight w:val="284"/>
        </w:trPr>
        <w:tc>
          <w:tcPr>
            <w:tcW w:w="593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8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334030">
        <w:trPr>
          <w:trHeight w:val="284"/>
        </w:trPr>
        <w:tc>
          <w:tcPr>
            <w:tcW w:w="593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8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334030">
        <w:trPr>
          <w:trHeight w:val="284"/>
        </w:trPr>
        <w:tc>
          <w:tcPr>
            <w:tcW w:w="593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8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334030">
        <w:trPr>
          <w:trHeight w:val="284"/>
        </w:trPr>
        <w:tc>
          <w:tcPr>
            <w:tcW w:w="593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8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334030">
        <w:trPr>
          <w:trHeight w:val="284"/>
        </w:trPr>
        <w:tc>
          <w:tcPr>
            <w:tcW w:w="593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8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334030">
        <w:trPr>
          <w:trHeight w:val="284"/>
        </w:trPr>
        <w:tc>
          <w:tcPr>
            <w:tcW w:w="593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8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5C1D13B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sdt>
            <w:sdtPr>
              <w:rPr>
                <w:rFonts w:eastAsiaTheme="minorHAnsi" w:cs="Arial"/>
                <w:lang w:eastAsia="en-US"/>
              </w:rPr>
              <w:id w:val="1797098638"/>
              <w:placeholder>
                <w:docPart w:val="CAA11DCE63C64BAD84B67BDAC192E467"/>
              </w:placeholder>
              <w:showingPlcHdr/>
            </w:sdtPr>
            <w:sdtEndPr/>
            <w:sdtContent>
              <w:p w14:paraId="4C4E15F7" w14:textId="012B8CBE" w:rsidR="006B150F" w:rsidRPr="006B150F" w:rsidRDefault="006B150F" w:rsidP="006B150F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0746FE" w:rsidRDefault="000746FE">
      <w:r>
        <w:separator/>
      </w:r>
    </w:p>
    <w:p w14:paraId="0EB1F77D" w14:textId="77777777" w:rsidR="000746FE" w:rsidRDefault="000746FE"/>
    <w:p w14:paraId="5C70344D" w14:textId="77777777" w:rsidR="000746FE" w:rsidRDefault="000746FE"/>
  </w:endnote>
  <w:endnote w:type="continuationSeparator" w:id="0">
    <w:p w14:paraId="486A85E8" w14:textId="77777777" w:rsidR="000746FE" w:rsidRDefault="000746FE">
      <w:r>
        <w:continuationSeparator/>
      </w:r>
    </w:p>
    <w:p w14:paraId="399FF138" w14:textId="77777777" w:rsidR="000746FE" w:rsidRDefault="000746FE"/>
    <w:p w14:paraId="47F5C650" w14:textId="77777777" w:rsidR="000746FE" w:rsidRDefault="000746FE"/>
  </w:endnote>
  <w:endnote w:type="continuationNotice" w:id="1">
    <w:p w14:paraId="2E18E5C0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1D653DA8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D68DE">
            <w:rPr>
              <w:rFonts w:cs="Arial"/>
              <w:b/>
              <w:noProof/>
              <w:sz w:val="16"/>
              <w:szCs w:val="16"/>
            </w:rPr>
            <w:t>5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D68DE">
            <w:rPr>
              <w:rFonts w:cs="Arial"/>
              <w:b/>
              <w:noProof/>
              <w:sz w:val="16"/>
              <w:szCs w:val="16"/>
            </w:rPr>
            <w:t>5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0746FE" w:rsidRDefault="000746FE" w:rsidP="00026D23">
      <w:r>
        <w:separator/>
      </w:r>
    </w:p>
  </w:footnote>
  <w:footnote w:type="continuationSeparator" w:id="0">
    <w:p w14:paraId="6110B09A" w14:textId="77777777" w:rsidR="000746FE" w:rsidRDefault="000746FE">
      <w:r>
        <w:continuationSeparator/>
      </w:r>
    </w:p>
    <w:p w14:paraId="585400DA" w14:textId="77777777" w:rsidR="000746FE" w:rsidRDefault="000746FE"/>
    <w:p w14:paraId="29B17D2B" w14:textId="77777777" w:rsidR="000746FE" w:rsidRDefault="000746FE"/>
  </w:footnote>
  <w:footnote w:type="continuationNotice" w:id="1">
    <w:p w14:paraId="37124BDB" w14:textId="77777777" w:rsidR="000746FE" w:rsidRDefault="000746FE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6AC9BBD7" w14:textId="77777777" w:rsidR="00556BC0" w:rsidRPr="000421E7" w:rsidRDefault="00556BC0" w:rsidP="00556BC0">
      <w:pPr>
        <w:pStyle w:val="Funotentext"/>
        <w:rPr>
          <w:sz w:val="16"/>
          <w:szCs w:val="16"/>
        </w:rPr>
      </w:pPr>
      <w:r w:rsidRPr="000421E7">
        <w:rPr>
          <w:rStyle w:val="Funotenzeichen"/>
        </w:rPr>
        <w:footnoteRef/>
      </w:r>
      <w:r w:rsidRPr="000421E7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884982C" w14:textId="77777777" w:rsidR="00556BC0" w:rsidRPr="00E14C98" w:rsidRDefault="00556BC0" w:rsidP="00556BC0">
      <w:pPr>
        <w:pStyle w:val="Funotentext"/>
        <w:rPr>
          <w:sz w:val="16"/>
          <w:szCs w:val="16"/>
        </w:rPr>
      </w:pPr>
      <w:r w:rsidRPr="00E14C98">
        <w:rPr>
          <w:rStyle w:val="Funotenzeichen"/>
        </w:rPr>
        <w:footnoteRef/>
      </w:r>
      <w:r w:rsidRPr="00E14C98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3BE08ED1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DE7B00">
      <w:rPr>
        <w:b w:val="0"/>
        <w:sz w:val="16"/>
        <w:szCs w:val="16"/>
      </w:rPr>
      <w:t xml:space="preserve"> Lose</w:t>
    </w:r>
    <w:r w:rsidRPr="00DC6699">
      <w:rPr>
        <w:b w:val="0"/>
        <w:sz w:val="16"/>
        <w:szCs w:val="16"/>
      </w:rPr>
      <w:t xml:space="preserve">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36370779">
    <w:abstractNumId w:val="1"/>
  </w:num>
  <w:num w:numId="2" w16cid:durableId="936983818">
    <w:abstractNumId w:val="7"/>
  </w:num>
  <w:num w:numId="3" w16cid:durableId="660819083">
    <w:abstractNumId w:val="9"/>
  </w:num>
  <w:num w:numId="4" w16cid:durableId="286812891">
    <w:abstractNumId w:val="23"/>
  </w:num>
  <w:num w:numId="5" w16cid:durableId="959383602">
    <w:abstractNumId w:val="11"/>
  </w:num>
  <w:num w:numId="6" w16cid:durableId="1801724455">
    <w:abstractNumId w:val="3"/>
  </w:num>
  <w:num w:numId="7" w16cid:durableId="1231497358">
    <w:abstractNumId w:val="14"/>
  </w:num>
  <w:num w:numId="8" w16cid:durableId="322857860">
    <w:abstractNumId w:val="10"/>
  </w:num>
  <w:num w:numId="9" w16cid:durableId="743989814">
    <w:abstractNumId w:val="22"/>
  </w:num>
  <w:num w:numId="10" w16cid:durableId="366106370">
    <w:abstractNumId w:val="6"/>
  </w:num>
  <w:num w:numId="11" w16cid:durableId="341317575">
    <w:abstractNumId w:val="13"/>
  </w:num>
  <w:num w:numId="12" w16cid:durableId="344133163">
    <w:abstractNumId w:val="13"/>
  </w:num>
  <w:num w:numId="13" w16cid:durableId="76443866">
    <w:abstractNumId w:val="13"/>
  </w:num>
  <w:num w:numId="14" w16cid:durableId="366881899">
    <w:abstractNumId w:val="13"/>
  </w:num>
  <w:num w:numId="15" w16cid:durableId="581841921">
    <w:abstractNumId w:val="13"/>
  </w:num>
  <w:num w:numId="16" w16cid:durableId="253173587">
    <w:abstractNumId w:val="2"/>
  </w:num>
  <w:num w:numId="17" w16cid:durableId="853571889">
    <w:abstractNumId w:val="2"/>
  </w:num>
  <w:num w:numId="18" w16cid:durableId="1466964740">
    <w:abstractNumId w:val="18"/>
  </w:num>
  <w:num w:numId="19" w16cid:durableId="426466366">
    <w:abstractNumId w:val="15"/>
  </w:num>
  <w:num w:numId="20" w16cid:durableId="1651864702">
    <w:abstractNumId w:val="12"/>
  </w:num>
  <w:num w:numId="21" w16cid:durableId="954797294">
    <w:abstractNumId w:val="8"/>
  </w:num>
  <w:num w:numId="22" w16cid:durableId="1197040426">
    <w:abstractNumId w:val="0"/>
  </w:num>
  <w:num w:numId="23" w16cid:durableId="1646661091">
    <w:abstractNumId w:val="17"/>
  </w:num>
  <w:num w:numId="24" w16cid:durableId="508521155">
    <w:abstractNumId w:val="20"/>
  </w:num>
  <w:num w:numId="25" w16cid:durableId="1182403051">
    <w:abstractNumId w:val="21"/>
  </w:num>
  <w:num w:numId="26" w16cid:durableId="1150441493">
    <w:abstractNumId w:val="4"/>
  </w:num>
  <w:num w:numId="27" w16cid:durableId="495148985">
    <w:abstractNumId w:val="16"/>
  </w:num>
  <w:num w:numId="28" w16cid:durableId="974990690">
    <w:abstractNumId w:val="19"/>
  </w:num>
  <w:num w:numId="29" w16cid:durableId="1873229230">
    <w:abstractNumId w:val="2"/>
  </w:num>
  <w:num w:numId="30" w16cid:durableId="401954187">
    <w:abstractNumId w:val="2"/>
  </w:num>
  <w:num w:numId="31" w16cid:durableId="1352955574">
    <w:abstractNumId w:val="2"/>
  </w:num>
  <w:num w:numId="32" w16cid:durableId="1166938119">
    <w:abstractNumId w:val="2"/>
  </w:num>
  <w:num w:numId="33" w16cid:durableId="21229920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xn1KYSr4iPEFPNGdPGVUn8jAxoZETbYab1NmRQen0FbcxZIew0ayLhuOno9VGdaVTtgND3BJB3yE3Cu+0/kLg==" w:salt="DHfmicXEP+gcA1nzCqGQhg=="/>
  <w:defaultTabStop w:val="709"/>
  <w:autoHyphenation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36F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4030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11EBB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2BB8"/>
    <w:rsid w:val="00493D8E"/>
    <w:rsid w:val="00495570"/>
    <w:rsid w:val="004B024C"/>
    <w:rsid w:val="004C08D2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1067"/>
    <w:rsid w:val="004F23F5"/>
    <w:rsid w:val="004F3FD9"/>
    <w:rsid w:val="004F6A90"/>
    <w:rsid w:val="00502733"/>
    <w:rsid w:val="00502C6F"/>
    <w:rsid w:val="0051062D"/>
    <w:rsid w:val="00520D3B"/>
    <w:rsid w:val="0052264C"/>
    <w:rsid w:val="005257AB"/>
    <w:rsid w:val="005262CB"/>
    <w:rsid w:val="0052651F"/>
    <w:rsid w:val="005333C9"/>
    <w:rsid w:val="00534027"/>
    <w:rsid w:val="00536CC6"/>
    <w:rsid w:val="00537670"/>
    <w:rsid w:val="00547748"/>
    <w:rsid w:val="00551B7B"/>
    <w:rsid w:val="00556BC0"/>
    <w:rsid w:val="005575B0"/>
    <w:rsid w:val="005576BB"/>
    <w:rsid w:val="00563566"/>
    <w:rsid w:val="005636F7"/>
    <w:rsid w:val="005679BE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1DD6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150F"/>
    <w:rsid w:val="006B7CF1"/>
    <w:rsid w:val="006C2E23"/>
    <w:rsid w:val="006C52DA"/>
    <w:rsid w:val="006C5A31"/>
    <w:rsid w:val="006C76A1"/>
    <w:rsid w:val="006D43FE"/>
    <w:rsid w:val="006D68D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A1583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C398B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63FD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53B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36F0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9123B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B00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046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3F6B"/>
    <w:rsid w:val="00FD49AF"/>
    <w:rsid w:val="00FE6F03"/>
    <w:rsid w:val="00FF094B"/>
    <w:rsid w:val="00FF10F9"/>
    <w:rsid w:val="00FF2CAF"/>
    <w:rsid w:val="00FF387A"/>
    <w:rsid w:val="00FF430E"/>
    <w:rsid w:val="00FF46EC"/>
    <w:rsid w:val="00FF4A02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92ED76F"/>
  <w15:docId w15:val="{637BE852-AB6E-4BE4-AD81-349CCBC6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6B15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3A2ADCD1C44E3095570CBF98890D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95619A-359D-4396-8793-974CE069E3AA}"/>
      </w:docPartPr>
      <w:docPartBody>
        <w:p w:rsidR="00B37E10" w:rsidRDefault="00A35ED5" w:rsidP="00A35ED5">
          <w:pPr>
            <w:pStyle w:val="5B3A2ADCD1C44E3095570CBF98890DC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DEA23AC1D594F86840DE777D62AE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317035-208D-4C35-A819-0A07FDF15F8D}"/>
      </w:docPartPr>
      <w:docPartBody>
        <w:p w:rsidR="00B37E10" w:rsidRDefault="00A35ED5" w:rsidP="00A35ED5">
          <w:pPr>
            <w:pStyle w:val="FDEA23AC1D594F86840DE777D62AE8B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DB534859442454A918828E196BAC3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A80ABD-D67D-480E-92FF-DA23A60C28E7}"/>
      </w:docPartPr>
      <w:docPartBody>
        <w:p w:rsidR="00B37E10" w:rsidRDefault="00A35ED5" w:rsidP="00A35ED5">
          <w:pPr>
            <w:pStyle w:val="FDB534859442454A918828E196BAC3A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2D7521A865F4E8690D7BA3C02E2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86263B-5E60-4B15-9A1C-3A8F946AB645}"/>
      </w:docPartPr>
      <w:docPartBody>
        <w:p w:rsidR="00B37E10" w:rsidRDefault="00A35ED5" w:rsidP="00A35ED5">
          <w:pPr>
            <w:pStyle w:val="C2D7521A865F4E8690D7BA3C02E278D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C9E38488C3A4F818FE514BA780EE1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7A9BF2-F1AB-4116-BC71-33704FB87750}"/>
      </w:docPartPr>
      <w:docPartBody>
        <w:p w:rsidR="00B37E10" w:rsidRDefault="00A35ED5" w:rsidP="00A35ED5">
          <w:pPr>
            <w:pStyle w:val="EC9E38488C3A4F818FE514BA780EE1F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6DBE6082AA04C679458225C93AA51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281B9F-3F02-41DE-9F78-B27CF0C8F921}"/>
      </w:docPartPr>
      <w:docPartBody>
        <w:p w:rsidR="00B37E10" w:rsidRDefault="00A35ED5" w:rsidP="00A35ED5">
          <w:pPr>
            <w:pStyle w:val="86DBE6082AA04C679458225C93AA51E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039E32E7948404CBF8AAD5FDDE54F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A7DFBC-5B94-4881-A661-836005033A6C}"/>
      </w:docPartPr>
      <w:docPartBody>
        <w:p w:rsidR="00B37E10" w:rsidRDefault="00A35ED5" w:rsidP="00A35ED5">
          <w:pPr>
            <w:pStyle w:val="1039E32E7948404CBF8AAD5FDDE54FA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D06813C6C284F6EB08433BE212485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A62B23-AC49-4736-8EAC-79C9DF50DE67}"/>
      </w:docPartPr>
      <w:docPartBody>
        <w:p w:rsidR="00B37E10" w:rsidRDefault="00A35ED5" w:rsidP="00A35ED5">
          <w:pPr>
            <w:pStyle w:val="6D06813C6C284F6EB08433BE212485E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5358D730804B4BF5BFFEFF6BEE30C7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6CC4D6-6C52-4589-9CE8-F639FB2D42E0}"/>
      </w:docPartPr>
      <w:docPartBody>
        <w:p w:rsidR="00B37E10" w:rsidRDefault="00A35ED5" w:rsidP="00A35ED5">
          <w:pPr>
            <w:pStyle w:val="5358D730804B4BF5BFFEFF6BEE30C7C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0E3A9D840AD49A5A6220C432DAC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92E46D-E6DE-467B-9632-2442B3BC5CFA}"/>
      </w:docPartPr>
      <w:docPartBody>
        <w:p w:rsidR="00B37E10" w:rsidRDefault="00A35ED5" w:rsidP="00A35ED5">
          <w:pPr>
            <w:pStyle w:val="E0E3A9D840AD49A5A6220C432DAC667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6821CBF7FA44FDD920641E1FEF6A7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BEFDAF-85FA-41D7-8F3A-31ECCA48C0E3}"/>
      </w:docPartPr>
      <w:docPartBody>
        <w:p w:rsidR="00B37E10" w:rsidRDefault="00A35ED5" w:rsidP="00A35ED5">
          <w:pPr>
            <w:pStyle w:val="96821CBF7FA44FDD920641E1FEF6A71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535EB63C59E48ED8AD36739A74BD5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E287C3-C180-42A5-AAC2-B2E67AFA126A}"/>
      </w:docPartPr>
      <w:docPartBody>
        <w:p w:rsidR="00B37E10" w:rsidRDefault="00A35ED5" w:rsidP="00A35ED5">
          <w:pPr>
            <w:pStyle w:val="4535EB63C59E48ED8AD36739A74BD58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A6D941C776044E89DF50411039B5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6C418D-433E-4E46-97C0-54C10073E1EA}"/>
      </w:docPartPr>
      <w:docPartBody>
        <w:p w:rsidR="00B37E10" w:rsidRDefault="00A35ED5" w:rsidP="00A35ED5">
          <w:pPr>
            <w:pStyle w:val="1A6D941C776044E89DF50411039B53A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D06E632631E4C149CD9699FA8FAE5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AC79C8-7DE3-4B16-92AD-E62768113261}"/>
      </w:docPartPr>
      <w:docPartBody>
        <w:p w:rsidR="00B37E10" w:rsidRDefault="00A35ED5" w:rsidP="00A35ED5">
          <w:pPr>
            <w:pStyle w:val="FD06E632631E4C149CD9699FA8FAE55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625FF366C46412A8D8AB517851F8E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643E87-1B6F-4FF8-86B1-EE10BA905106}"/>
      </w:docPartPr>
      <w:docPartBody>
        <w:p w:rsidR="00B37E10" w:rsidRDefault="00A35ED5" w:rsidP="00A35ED5">
          <w:pPr>
            <w:pStyle w:val="F625FF366C46412A8D8AB517851F8E4C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E5041CF45274083B056D1263BCBCC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A94FA8-DA20-4C8A-B58B-3FF075FBCB7F}"/>
      </w:docPartPr>
      <w:docPartBody>
        <w:p w:rsidR="00B37E10" w:rsidRDefault="00A35ED5" w:rsidP="00A35ED5">
          <w:pPr>
            <w:pStyle w:val="EE5041CF45274083B056D1263BCBCCD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869A29382AE42D2A7B4E759A2AA1C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967B5F-A942-490F-BC2B-182E545A1129}"/>
      </w:docPartPr>
      <w:docPartBody>
        <w:p w:rsidR="00B37E10" w:rsidRDefault="00A35ED5" w:rsidP="00A35ED5">
          <w:pPr>
            <w:pStyle w:val="4869A29382AE42D2A7B4E759A2AA1C9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A3CDE8AC901741BCA0A7016995B42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868C64-E3DB-49F0-8C6D-B95618FF0D97}"/>
      </w:docPartPr>
      <w:docPartBody>
        <w:p w:rsidR="00B37E10" w:rsidRDefault="00A35ED5" w:rsidP="00A35ED5">
          <w:pPr>
            <w:pStyle w:val="A3CDE8AC901741BCA0A7016995B42B8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C21BFEA796042A2990E08029EA3DC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C3E2DF-E785-4E04-B4B0-12F48CC0474A}"/>
      </w:docPartPr>
      <w:docPartBody>
        <w:p w:rsidR="00B37E10" w:rsidRDefault="00A35ED5" w:rsidP="00A35ED5">
          <w:pPr>
            <w:pStyle w:val="1C21BFEA796042A2990E08029EA3DC8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638452E1E1A47A584593738219ACA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5ED46C-25F9-480D-91CD-E507C6D114DF}"/>
      </w:docPartPr>
      <w:docPartBody>
        <w:p w:rsidR="00B37E10" w:rsidRDefault="00A35ED5" w:rsidP="00A35ED5">
          <w:pPr>
            <w:pStyle w:val="F638452E1E1A47A584593738219ACA0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B6373DCDE0E4EE5B74D1D746FC659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E8A926-4931-4109-B21E-DD3E6FE68510}"/>
      </w:docPartPr>
      <w:docPartBody>
        <w:p w:rsidR="00B37E10" w:rsidRDefault="00A35ED5" w:rsidP="00A35ED5">
          <w:pPr>
            <w:pStyle w:val="CB6373DCDE0E4EE5B74D1D746FC6593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C46543847E54BF99024B2C2AB29F8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80C9BF-FB20-4634-9253-2B061D56A502}"/>
      </w:docPartPr>
      <w:docPartBody>
        <w:p w:rsidR="00B37E10" w:rsidRDefault="00A35ED5" w:rsidP="00A35ED5">
          <w:pPr>
            <w:pStyle w:val="1C46543847E54BF99024B2C2AB29F8B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5E4F816115C4D868364F69A6D573D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CA7440-D3CD-4F54-898A-DC945684E2A3}"/>
      </w:docPartPr>
      <w:docPartBody>
        <w:p w:rsidR="00B37E10" w:rsidRDefault="00A35ED5" w:rsidP="00A35ED5">
          <w:pPr>
            <w:pStyle w:val="F5E4F816115C4D868364F69A6D573DB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783A5F108D34C26B81E3106F81572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DC6019-F550-4BA3-9242-8274B587EFA0}"/>
      </w:docPartPr>
      <w:docPartBody>
        <w:p w:rsidR="00B37E10" w:rsidRDefault="00A35ED5" w:rsidP="00A35ED5">
          <w:pPr>
            <w:pStyle w:val="F783A5F108D34C26B81E3106F815722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337A9674CE2045D0AB1C8D6A17068E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1AE39-53F7-4C76-A439-7DC873607FCD}"/>
      </w:docPartPr>
      <w:docPartBody>
        <w:p w:rsidR="00B37E10" w:rsidRDefault="00A35ED5" w:rsidP="00A35ED5">
          <w:pPr>
            <w:pStyle w:val="337A9674CE2045D0AB1C8D6A17068E7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2ACCA53A08A4ADF9ED773A895C96C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70D5F2-BDA6-459B-84F7-EB8855A93040}"/>
      </w:docPartPr>
      <w:docPartBody>
        <w:p w:rsidR="00B37E10" w:rsidRDefault="00A35ED5" w:rsidP="00A35ED5">
          <w:pPr>
            <w:pStyle w:val="E2ACCA53A08A4ADF9ED773A895C96CA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953C79BC4114113A903574277C2F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C934E-7D18-4A08-8591-2D1D07ADE4EB}"/>
      </w:docPartPr>
      <w:docPartBody>
        <w:p w:rsidR="00B37E10" w:rsidRDefault="00A35ED5" w:rsidP="00A35ED5">
          <w:pPr>
            <w:pStyle w:val="6953C79BC4114113A903574277C2F0D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236E92344F745DFB8866D1409B3D4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A01C6-E528-4A06-90F3-DDD2B830990F}"/>
      </w:docPartPr>
      <w:docPartBody>
        <w:p w:rsidR="00B37E10" w:rsidRDefault="00A35ED5" w:rsidP="00A35ED5">
          <w:pPr>
            <w:pStyle w:val="4236E92344F745DFB8866D1409B3D42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8A639F8C3A04C939602CAB8BA4D2B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65961A-85EB-43F7-9942-703C14DA2026}"/>
      </w:docPartPr>
      <w:docPartBody>
        <w:p w:rsidR="00B37E10" w:rsidRDefault="00A35ED5" w:rsidP="00A35ED5">
          <w:pPr>
            <w:pStyle w:val="88A639F8C3A04C939602CAB8BA4D2B18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AA11DCE63C64BAD84B67BDAC192E4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00BFA3-74A6-47E2-BC11-EABF712EF8FF}"/>
      </w:docPartPr>
      <w:docPartBody>
        <w:p w:rsidR="00B37E10" w:rsidRDefault="00A35ED5" w:rsidP="00A35ED5">
          <w:pPr>
            <w:pStyle w:val="CAA11DCE63C64BAD84B67BDAC192E46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2509D86AE0F44D92BE9ADF4E76B694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8FA10B-FF15-4D88-8C95-13AADF084AA2}"/>
      </w:docPartPr>
      <w:docPartBody>
        <w:p w:rsidR="00FC3E80" w:rsidRDefault="00394E10" w:rsidP="00394E10">
          <w:pPr>
            <w:pStyle w:val="2509D86AE0F44D92BE9ADF4E76B6946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2165752C5EF4FECBD55090553AC0B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864C7C-978E-4F85-BF8B-F1EEEFEA5D7F}"/>
      </w:docPartPr>
      <w:docPartBody>
        <w:p w:rsidR="00FC3E80" w:rsidRDefault="00394E10" w:rsidP="00394E10">
          <w:pPr>
            <w:pStyle w:val="C2165752C5EF4FECBD55090553AC0BA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396211D6A204E8D887733142A71C9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FC0D6E-571E-4518-9BA0-42E996B31E6E}"/>
      </w:docPartPr>
      <w:docPartBody>
        <w:p w:rsidR="00FC3E80" w:rsidRDefault="00394E10" w:rsidP="00394E10">
          <w:pPr>
            <w:pStyle w:val="D396211D6A204E8D887733142A71C9D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7DFE9816C4D44F4993E8F1E91D325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6CEFD-FACB-4844-9C60-5DE67539B83F}"/>
      </w:docPartPr>
      <w:docPartBody>
        <w:p w:rsidR="00FC3E80" w:rsidRDefault="00394E10" w:rsidP="00394E10">
          <w:pPr>
            <w:pStyle w:val="77DFE9816C4D44F4993E8F1E91D325E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79CE14B02194A70841D2A2B21DAA8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F1EAEB-26C8-4F02-9C33-FAFACEC0BF86}"/>
      </w:docPartPr>
      <w:docPartBody>
        <w:p w:rsidR="00FC3E80" w:rsidRDefault="00394E10" w:rsidP="00394E10">
          <w:pPr>
            <w:pStyle w:val="D79CE14B02194A70841D2A2B21DAA85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BA670018997B48B190F36062463CC2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FDBE47-88A8-449E-A034-B8FE3860E968}"/>
      </w:docPartPr>
      <w:docPartBody>
        <w:p w:rsidR="0005455D" w:rsidRDefault="00E621F1" w:rsidP="00E621F1">
          <w:pPr>
            <w:pStyle w:val="BA670018997B48B190F36062463CC2C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ADDA31FAD0414447AB85ECCFB1A3CC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CF102D-71D0-4FD7-BB69-58D9C08C3C7E}"/>
      </w:docPartPr>
      <w:docPartBody>
        <w:p w:rsidR="0005455D" w:rsidRDefault="00E621F1" w:rsidP="00E621F1">
          <w:pPr>
            <w:pStyle w:val="ADDA31FAD0414447AB85ECCFB1A3CC68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335150A29878456BB1C5B3861E676E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4A051E-FE16-4993-BE7A-7EDA1A5443DF}"/>
      </w:docPartPr>
      <w:docPartBody>
        <w:p w:rsidR="0005455D" w:rsidRDefault="00E621F1" w:rsidP="00E621F1">
          <w:pPr>
            <w:pStyle w:val="335150A29878456BB1C5B3861E676EF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D987F00DD4F4ABC94D0BA3DF9F3C5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946CFF-D850-483E-90AE-2008C54D22D0}"/>
      </w:docPartPr>
      <w:docPartBody>
        <w:p w:rsidR="0005455D" w:rsidRDefault="00E621F1" w:rsidP="00E621F1">
          <w:pPr>
            <w:pStyle w:val="ED987F00DD4F4ABC94D0BA3DF9F3C5E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3D6398450D64C528B5939C9267EA0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999488-C1E3-4EC0-B841-1FF298CB9404}"/>
      </w:docPartPr>
      <w:docPartBody>
        <w:p w:rsidR="0005455D" w:rsidRDefault="00E621F1" w:rsidP="00E621F1">
          <w:pPr>
            <w:pStyle w:val="03D6398450D64C528B5939C9267EA0B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7BE7AD31D6547DF94A71A53FFC0FB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C2FBA5-33D2-44E9-9475-E91FCCB2EC91}"/>
      </w:docPartPr>
      <w:docPartBody>
        <w:p w:rsidR="0005455D" w:rsidRDefault="00E621F1" w:rsidP="00E621F1">
          <w:pPr>
            <w:pStyle w:val="97BE7AD31D6547DF94A71A53FFC0FBC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04D501A05F04FD0A72778F1C7F5F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171C2A-D81D-42FD-BFCB-83A06E7B0B1A}"/>
      </w:docPartPr>
      <w:docPartBody>
        <w:p w:rsidR="0005455D" w:rsidRDefault="00E621F1" w:rsidP="00E621F1">
          <w:pPr>
            <w:pStyle w:val="904D501A05F04FD0A72778F1C7F5F24D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52C1C07D03174FD4BFC2AF670DEC0C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0B1F10-FF10-4C5D-9048-15A069F1BC79}"/>
      </w:docPartPr>
      <w:docPartBody>
        <w:p w:rsidR="0005455D" w:rsidRDefault="00E621F1" w:rsidP="00E621F1">
          <w:pPr>
            <w:pStyle w:val="52C1C07D03174FD4BFC2AF670DEC0CD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5AB3FE2667D478B95A713A8962646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1D6352-D049-44AA-92B8-5883AA027DDB}"/>
      </w:docPartPr>
      <w:docPartBody>
        <w:p w:rsidR="0005455D" w:rsidRDefault="00E621F1" w:rsidP="00E621F1">
          <w:pPr>
            <w:pStyle w:val="E5AB3FE2667D478B95A713A89626468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5CE0F2B67154E0792B61341B523C7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80A1CF-B362-432B-B0B9-713AD1FA1830}"/>
      </w:docPartPr>
      <w:docPartBody>
        <w:p w:rsidR="0005455D" w:rsidRDefault="00E621F1" w:rsidP="00E621F1">
          <w:pPr>
            <w:pStyle w:val="15CE0F2B67154E0792B61341B523C76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F5637EECFA74387A463441E305FFB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F203C-0D88-4C1A-9871-1D39B16100F3}"/>
      </w:docPartPr>
      <w:docPartBody>
        <w:p w:rsidR="0005455D" w:rsidRDefault="00E621F1" w:rsidP="00E621F1">
          <w:pPr>
            <w:pStyle w:val="9F5637EECFA74387A463441E305FFB7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A47EFCEAF1004BAC8941E22BA99488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EB5197-B7E1-4C36-98F0-51935BA5F911}"/>
      </w:docPartPr>
      <w:docPartBody>
        <w:p w:rsidR="0005455D" w:rsidRDefault="00E621F1" w:rsidP="00E621F1">
          <w:pPr>
            <w:pStyle w:val="A47EFCEAF1004BAC8941E22BA99488C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C7CBA299E6A4601A4502CADC1039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79575-5F9D-4195-93D5-B98D6E79869A}"/>
      </w:docPartPr>
      <w:docPartBody>
        <w:p w:rsidR="0005455D" w:rsidRDefault="00E621F1" w:rsidP="00E621F1">
          <w:pPr>
            <w:pStyle w:val="6C7CBA299E6A4601A4502CADC1039A4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CE07A9C8EAE4568B1A5B2C5856264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0D5DBC-8F2E-44C6-99C0-26D75D1253D2}"/>
      </w:docPartPr>
      <w:docPartBody>
        <w:p w:rsidR="0005455D" w:rsidRDefault="00E621F1" w:rsidP="00E621F1">
          <w:pPr>
            <w:pStyle w:val="1CE07A9C8EAE4568B1A5B2C5856264ED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523FF1DCF8434AD2B7F80BF857E6C9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FB234F-8CA7-42EE-901C-F9812C7374F9}"/>
      </w:docPartPr>
      <w:docPartBody>
        <w:p w:rsidR="0005455D" w:rsidRDefault="00E621F1" w:rsidP="00E621F1">
          <w:pPr>
            <w:pStyle w:val="523FF1DCF8434AD2B7F80BF857E6C92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A1ADFEB569204CA2AC166E4C4FDB0D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6AF3E9-3239-4A3F-9F6F-C0CE69E0EDE7}"/>
      </w:docPartPr>
      <w:docPartBody>
        <w:p w:rsidR="00722AD8" w:rsidRDefault="0005455D" w:rsidP="0005455D">
          <w:pPr>
            <w:pStyle w:val="A1ADFEB569204CA2AC166E4C4FDB0D9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4AD4362A53A47CD8A27FEE0864EB7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2F2A4C-5E18-4CBE-9198-D9614F339E23}"/>
      </w:docPartPr>
      <w:docPartBody>
        <w:p w:rsidR="00722AD8" w:rsidRDefault="0005455D" w:rsidP="0005455D">
          <w:pPr>
            <w:pStyle w:val="04AD4362A53A47CD8A27FEE0864EB79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9D42CF8BB314335911AC10AFCE88D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8A27F5-834B-4663-A34C-07F34F94F25F}"/>
      </w:docPartPr>
      <w:docPartBody>
        <w:p w:rsidR="00722AD8" w:rsidRDefault="0005455D" w:rsidP="0005455D">
          <w:pPr>
            <w:pStyle w:val="09D42CF8BB314335911AC10AFCE88DB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B86D4476067F4382A37171D177B619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71B04B-40C1-45D5-B4D4-4CAB0CB2D4CD}"/>
      </w:docPartPr>
      <w:docPartBody>
        <w:p w:rsidR="00722AD8" w:rsidRDefault="0005455D" w:rsidP="0005455D">
          <w:pPr>
            <w:pStyle w:val="B86D4476067F4382A37171D177B6192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424C83E32134D3AA518ACBCE35590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40FDDE-ACC9-4F8B-986A-BA9FD18B7950}"/>
      </w:docPartPr>
      <w:docPartBody>
        <w:p w:rsidR="00722AD8" w:rsidRDefault="0005455D" w:rsidP="0005455D">
          <w:pPr>
            <w:pStyle w:val="7424C83E32134D3AA518ACBCE35590D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3FE9C364B00D47CC84E131700CF380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1F224B-170B-4B73-BD42-80E2CE06B2F3}"/>
      </w:docPartPr>
      <w:docPartBody>
        <w:p w:rsidR="00722AD8" w:rsidRDefault="0005455D" w:rsidP="0005455D">
          <w:pPr>
            <w:pStyle w:val="3FE9C364B00D47CC84E131700CF3805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889F492FA514053A7A921BC8F09EA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44EC4D-FF91-44B5-94E1-320ED35E23BF}"/>
      </w:docPartPr>
      <w:docPartBody>
        <w:p w:rsidR="00722AD8" w:rsidRDefault="0005455D" w:rsidP="0005455D">
          <w:pPr>
            <w:pStyle w:val="7889F492FA514053A7A921BC8F09EA7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B852098CBC354D6EB8B678292BABB9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3AB9AC-B361-4F14-A9DB-E24EB73D6C5B}"/>
      </w:docPartPr>
      <w:docPartBody>
        <w:p w:rsidR="00722AD8" w:rsidRDefault="0005455D" w:rsidP="0005455D">
          <w:pPr>
            <w:pStyle w:val="B852098CBC354D6EB8B678292BABB98D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D1547AB957F4A849FD78E280C1CAD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9CBCE4-4925-4B66-B964-24D1551BB837}"/>
      </w:docPartPr>
      <w:docPartBody>
        <w:p w:rsidR="00722AD8" w:rsidRDefault="00722AD8" w:rsidP="00722AD8">
          <w:pPr>
            <w:pStyle w:val="4D1547AB957F4A849FD78E280C1CAD3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0ED97861AB541AE9A9003F8FC60E2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582525-4AE0-4224-BB03-7909CBED76CF}"/>
      </w:docPartPr>
      <w:docPartBody>
        <w:p w:rsidR="00722AD8" w:rsidRDefault="00722AD8" w:rsidP="00722AD8">
          <w:pPr>
            <w:pStyle w:val="90ED97861AB541AE9A9003F8FC60E2FC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E7B0F54C96A44798056DC6B1D272F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D6AE92-AD9A-4105-BD49-2B6C9A0146FF}"/>
      </w:docPartPr>
      <w:docPartBody>
        <w:p w:rsidR="00722AD8" w:rsidRDefault="00722AD8" w:rsidP="00722AD8">
          <w:pPr>
            <w:pStyle w:val="EE7B0F54C96A44798056DC6B1D272FF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3390CAABE4F404A97B40E5BB14802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7A0AEF-F276-4F2A-9896-4653D6C497B3}"/>
      </w:docPartPr>
      <w:docPartBody>
        <w:p w:rsidR="00722AD8" w:rsidRDefault="00722AD8" w:rsidP="00722AD8">
          <w:pPr>
            <w:pStyle w:val="D3390CAABE4F404A97B40E5BB148029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ED5"/>
    <w:rsid w:val="0005455D"/>
    <w:rsid w:val="001C28A1"/>
    <w:rsid w:val="00394E10"/>
    <w:rsid w:val="00722AD8"/>
    <w:rsid w:val="007A1583"/>
    <w:rsid w:val="00A35ED5"/>
    <w:rsid w:val="00B37E10"/>
    <w:rsid w:val="00E621F1"/>
    <w:rsid w:val="00FC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22AD8"/>
  </w:style>
  <w:style w:type="paragraph" w:customStyle="1" w:styleId="5B3A2ADCD1C44E3095570CBF98890DC7">
    <w:name w:val="5B3A2ADCD1C44E3095570CBF98890DC7"/>
    <w:rsid w:val="00A35ED5"/>
  </w:style>
  <w:style w:type="paragraph" w:customStyle="1" w:styleId="FDEA23AC1D594F86840DE777D62AE8B2">
    <w:name w:val="FDEA23AC1D594F86840DE777D62AE8B2"/>
    <w:rsid w:val="00A35ED5"/>
  </w:style>
  <w:style w:type="paragraph" w:customStyle="1" w:styleId="FDB534859442454A918828E196BAC3A6">
    <w:name w:val="FDB534859442454A918828E196BAC3A6"/>
    <w:rsid w:val="00A35ED5"/>
  </w:style>
  <w:style w:type="paragraph" w:customStyle="1" w:styleId="C2D7521A865F4E8690D7BA3C02E278DA">
    <w:name w:val="C2D7521A865F4E8690D7BA3C02E278DA"/>
    <w:rsid w:val="00A35ED5"/>
  </w:style>
  <w:style w:type="paragraph" w:customStyle="1" w:styleId="EC9E38488C3A4F818FE514BA780EE1F9">
    <w:name w:val="EC9E38488C3A4F818FE514BA780EE1F9"/>
    <w:rsid w:val="00A35ED5"/>
  </w:style>
  <w:style w:type="paragraph" w:customStyle="1" w:styleId="86DBE6082AA04C679458225C93AA51E0">
    <w:name w:val="86DBE6082AA04C679458225C93AA51E0"/>
    <w:rsid w:val="00A35ED5"/>
  </w:style>
  <w:style w:type="paragraph" w:customStyle="1" w:styleId="1039E32E7948404CBF8AAD5FDDE54FAE">
    <w:name w:val="1039E32E7948404CBF8AAD5FDDE54FAE"/>
    <w:rsid w:val="00A35ED5"/>
  </w:style>
  <w:style w:type="paragraph" w:customStyle="1" w:styleId="6D06813C6C284F6EB08433BE212485EA">
    <w:name w:val="6D06813C6C284F6EB08433BE212485EA"/>
    <w:rsid w:val="00A35ED5"/>
  </w:style>
  <w:style w:type="paragraph" w:customStyle="1" w:styleId="5358D730804B4BF5BFFEFF6BEE30C7C2">
    <w:name w:val="5358D730804B4BF5BFFEFF6BEE30C7C2"/>
    <w:rsid w:val="00A35ED5"/>
  </w:style>
  <w:style w:type="paragraph" w:customStyle="1" w:styleId="E0E3A9D840AD49A5A6220C432DAC6674">
    <w:name w:val="E0E3A9D840AD49A5A6220C432DAC6674"/>
    <w:rsid w:val="00A35ED5"/>
  </w:style>
  <w:style w:type="paragraph" w:customStyle="1" w:styleId="96821CBF7FA44FDD920641E1FEF6A717">
    <w:name w:val="96821CBF7FA44FDD920641E1FEF6A717"/>
    <w:rsid w:val="00A35ED5"/>
  </w:style>
  <w:style w:type="paragraph" w:customStyle="1" w:styleId="4535EB63C59E48ED8AD36739A74BD581">
    <w:name w:val="4535EB63C59E48ED8AD36739A74BD581"/>
    <w:rsid w:val="00A35ED5"/>
  </w:style>
  <w:style w:type="paragraph" w:customStyle="1" w:styleId="1A6D941C776044E89DF50411039B53A1">
    <w:name w:val="1A6D941C776044E89DF50411039B53A1"/>
    <w:rsid w:val="00A35ED5"/>
  </w:style>
  <w:style w:type="paragraph" w:customStyle="1" w:styleId="FD06E632631E4C149CD9699FA8FAE551">
    <w:name w:val="FD06E632631E4C149CD9699FA8FAE551"/>
    <w:rsid w:val="00A35ED5"/>
  </w:style>
  <w:style w:type="paragraph" w:customStyle="1" w:styleId="F625FF366C46412A8D8AB517851F8E4C">
    <w:name w:val="F625FF366C46412A8D8AB517851F8E4C"/>
    <w:rsid w:val="00A35ED5"/>
  </w:style>
  <w:style w:type="paragraph" w:customStyle="1" w:styleId="94F47DD0AA3644E78F8CFA72C9E75DD5">
    <w:name w:val="94F47DD0AA3644E78F8CFA72C9E75DD5"/>
    <w:rsid w:val="00A35ED5"/>
  </w:style>
  <w:style w:type="paragraph" w:customStyle="1" w:styleId="E502E479E5F446E39E84FE8179AB044C">
    <w:name w:val="E502E479E5F446E39E84FE8179AB044C"/>
    <w:rsid w:val="00A35ED5"/>
  </w:style>
  <w:style w:type="paragraph" w:customStyle="1" w:styleId="58EC65FC54C14EB98A8BA3BD5775FAB7">
    <w:name w:val="58EC65FC54C14EB98A8BA3BD5775FAB7"/>
    <w:rsid w:val="00A35ED5"/>
  </w:style>
  <w:style w:type="paragraph" w:customStyle="1" w:styleId="EE5041CF45274083B056D1263BCBCCD0">
    <w:name w:val="EE5041CF45274083B056D1263BCBCCD0"/>
    <w:rsid w:val="00A35ED5"/>
  </w:style>
  <w:style w:type="paragraph" w:customStyle="1" w:styleId="0CAE9E1C2A9642C08BDCDE097B79D4D9">
    <w:name w:val="0CAE9E1C2A9642C08BDCDE097B79D4D9"/>
    <w:rsid w:val="00A35ED5"/>
  </w:style>
  <w:style w:type="paragraph" w:customStyle="1" w:styleId="70BCF3D07D484204901812B9B7C61AB0">
    <w:name w:val="70BCF3D07D484204901812B9B7C61AB0"/>
    <w:rsid w:val="00A35ED5"/>
  </w:style>
  <w:style w:type="paragraph" w:customStyle="1" w:styleId="04E04CD24A8440DC9C0BB9AB2992858F">
    <w:name w:val="04E04CD24A8440DC9C0BB9AB2992858F"/>
    <w:rsid w:val="00A35ED5"/>
  </w:style>
  <w:style w:type="paragraph" w:customStyle="1" w:styleId="4869A29382AE42D2A7B4E759A2AA1C93">
    <w:name w:val="4869A29382AE42D2A7B4E759A2AA1C93"/>
    <w:rsid w:val="00A35ED5"/>
  </w:style>
  <w:style w:type="paragraph" w:customStyle="1" w:styleId="A3CDE8AC901741BCA0A7016995B42B89">
    <w:name w:val="A3CDE8AC901741BCA0A7016995B42B89"/>
    <w:rsid w:val="00A35ED5"/>
  </w:style>
  <w:style w:type="paragraph" w:customStyle="1" w:styleId="1C21BFEA796042A2990E08029EA3DC86">
    <w:name w:val="1C21BFEA796042A2990E08029EA3DC86"/>
    <w:rsid w:val="00A35ED5"/>
  </w:style>
  <w:style w:type="paragraph" w:customStyle="1" w:styleId="FEF55B8BEA0847678E3AA100BCA5BD00">
    <w:name w:val="FEF55B8BEA0847678E3AA100BCA5BD00"/>
    <w:rsid w:val="00A35ED5"/>
  </w:style>
  <w:style w:type="paragraph" w:customStyle="1" w:styleId="D5AC5DBAA2BE4A759D0C8B02F804D5C9">
    <w:name w:val="D5AC5DBAA2BE4A759D0C8B02F804D5C9"/>
    <w:rsid w:val="00A35ED5"/>
  </w:style>
  <w:style w:type="paragraph" w:customStyle="1" w:styleId="BEC0BFC9D4B543D28EFA2CEBE7C17D91">
    <w:name w:val="BEC0BFC9D4B543D28EFA2CEBE7C17D91"/>
    <w:rsid w:val="00A35ED5"/>
  </w:style>
  <w:style w:type="paragraph" w:customStyle="1" w:styleId="B2CD5DBE0EFE432C81381456590F7578">
    <w:name w:val="B2CD5DBE0EFE432C81381456590F7578"/>
    <w:rsid w:val="00A35ED5"/>
  </w:style>
  <w:style w:type="paragraph" w:customStyle="1" w:styleId="F638452E1E1A47A584593738219ACA03">
    <w:name w:val="F638452E1E1A47A584593738219ACA03"/>
    <w:rsid w:val="00A35ED5"/>
  </w:style>
  <w:style w:type="paragraph" w:customStyle="1" w:styleId="CB6373DCDE0E4EE5B74D1D746FC65933">
    <w:name w:val="CB6373DCDE0E4EE5B74D1D746FC65933"/>
    <w:rsid w:val="00A35ED5"/>
  </w:style>
  <w:style w:type="paragraph" w:customStyle="1" w:styleId="53EBA9077A9C435FB0B56C8CADBE9B95">
    <w:name w:val="53EBA9077A9C435FB0B56C8CADBE9B95"/>
    <w:rsid w:val="00A35ED5"/>
  </w:style>
  <w:style w:type="paragraph" w:customStyle="1" w:styleId="912476E7B2FC453882536D337D9174D2">
    <w:name w:val="912476E7B2FC453882536D337D9174D2"/>
    <w:rsid w:val="00A35ED5"/>
  </w:style>
  <w:style w:type="paragraph" w:customStyle="1" w:styleId="C49390C102C74DD6BB4476F353CD1A61">
    <w:name w:val="C49390C102C74DD6BB4476F353CD1A61"/>
    <w:rsid w:val="00A35ED5"/>
  </w:style>
  <w:style w:type="paragraph" w:customStyle="1" w:styleId="353BF4A47B324764BC056211CC84E9F8">
    <w:name w:val="353BF4A47B324764BC056211CC84E9F8"/>
    <w:rsid w:val="00A35ED5"/>
  </w:style>
  <w:style w:type="paragraph" w:customStyle="1" w:styleId="1C46543847E54BF99024B2C2AB29F8BE">
    <w:name w:val="1C46543847E54BF99024B2C2AB29F8BE"/>
    <w:rsid w:val="00A35ED5"/>
  </w:style>
  <w:style w:type="paragraph" w:customStyle="1" w:styleId="F5E4F816115C4D868364F69A6D573DBA">
    <w:name w:val="F5E4F816115C4D868364F69A6D573DBA"/>
    <w:rsid w:val="00A35ED5"/>
  </w:style>
  <w:style w:type="paragraph" w:customStyle="1" w:styleId="F783A5F108D34C26B81E3106F8157225">
    <w:name w:val="F783A5F108D34C26B81E3106F8157225"/>
    <w:rsid w:val="00A35ED5"/>
  </w:style>
  <w:style w:type="paragraph" w:customStyle="1" w:styleId="337A9674CE2045D0AB1C8D6A17068E70">
    <w:name w:val="337A9674CE2045D0AB1C8D6A17068E70"/>
    <w:rsid w:val="00A35ED5"/>
  </w:style>
  <w:style w:type="paragraph" w:customStyle="1" w:styleId="E2ACCA53A08A4ADF9ED773A895C96CAE">
    <w:name w:val="E2ACCA53A08A4ADF9ED773A895C96CAE"/>
    <w:rsid w:val="00A35ED5"/>
  </w:style>
  <w:style w:type="paragraph" w:customStyle="1" w:styleId="6953C79BC4114113A903574277C2F0D6">
    <w:name w:val="6953C79BC4114113A903574277C2F0D6"/>
    <w:rsid w:val="00A35ED5"/>
  </w:style>
  <w:style w:type="paragraph" w:customStyle="1" w:styleId="4236E92344F745DFB8866D1409B3D421">
    <w:name w:val="4236E92344F745DFB8866D1409B3D421"/>
    <w:rsid w:val="00A35ED5"/>
  </w:style>
  <w:style w:type="paragraph" w:customStyle="1" w:styleId="88A639F8C3A04C939602CAB8BA4D2B18">
    <w:name w:val="88A639F8C3A04C939602CAB8BA4D2B18"/>
    <w:rsid w:val="00A35ED5"/>
  </w:style>
  <w:style w:type="paragraph" w:customStyle="1" w:styleId="CAA11DCE63C64BAD84B67BDAC192E467">
    <w:name w:val="CAA11DCE63C64BAD84B67BDAC192E467"/>
    <w:rsid w:val="00A35ED5"/>
  </w:style>
  <w:style w:type="paragraph" w:customStyle="1" w:styleId="6A6C09500D2B4309961AD1DC6AD65F34">
    <w:name w:val="6A6C09500D2B4309961AD1DC6AD65F34"/>
    <w:rsid w:val="00A35ED5"/>
  </w:style>
  <w:style w:type="paragraph" w:customStyle="1" w:styleId="26B37A8ECF9F4411B4C550F54CBF1126">
    <w:name w:val="26B37A8ECF9F4411B4C550F54CBF1126"/>
    <w:rsid w:val="00B37E10"/>
  </w:style>
  <w:style w:type="paragraph" w:customStyle="1" w:styleId="2C4E5DABA4F14C78A3D737171C919C4F">
    <w:name w:val="2C4E5DABA4F14C78A3D737171C919C4F"/>
    <w:rsid w:val="00B37E10"/>
  </w:style>
  <w:style w:type="paragraph" w:customStyle="1" w:styleId="2509D86AE0F44D92BE9ADF4E76B69463">
    <w:name w:val="2509D86AE0F44D92BE9ADF4E76B69463"/>
    <w:rsid w:val="00394E10"/>
  </w:style>
  <w:style w:type="paragraph" w:customStyle="1" w:styleId="C2165752C5EF4FECBD55090553AC0BA5">
    <w:name w:val="C2165752C5EF4FECBD55090553AC0BA5"/>
    <w:rsid w:val="00394E10"/>
  </w:style>
  <w:style w:type="paragraph" w:customStyle="1" w:styleId="D396211D6A204E8D887733142A71C9D2">
    <w:name w:val="D396211D6A204E8D887733142A71C9D2"/>
    <w:rsid w:val="00394E10"/>
  </w:style>
  <w:style w:type="paragraph" w:customStyle="1" w:styleId="77DFE9816C4D44F4993E8F1E91D325E4">
    <w:name w:val="77DFE9816C4D44F4993E8F1E91D325E4"/>
    <w:rsid w:val="00394E10"/>
  </w:style>
  <w:style w:type="paragraph" w:customStyle="1" w:styleId="D79CE14B02194A70841D2A2B21DAA854">
    <w:name w:val="D79CE14B02194A70841D2A2B21DAA854"/>
    <w:rsid w:val="00394E10"/>
  </w:style>
  <w:style w:type="paragraph" w:customStyle="1" w:styleId="378340F41A5347EE97D8152EB79D7C97">
    <w:name w:val="378340F41A5347EE97D8152EB79D7C97"/>
    <w:rsid w:val="00E621F1"/>
  </w:style>
  <w:style w:type="paragraph" w:customStyle="1" w:styleId="4142E20B8E2F4929B6031EAACD52AACE">
    <w:name w:val="4142E20B8E2F4929B6031EAACD52AACE"/>
    <w:rsid w:val="00E621F1"/>
  </w:style>
  <w:style w:type="paragraph" w:customStyle="1" w:styleId="CAA58CBB0F564EB7B6E1886219DDFB0E">
    <w:name w:val="CAA58CBB0F564EB7B6E1886219DDFB0E"/>
    <w:rsid w:val="00E621F1"/>
  </w:style>
  <w:style w:type="paragraph" w:customStyle="1" w:styleId="FD5C30F719114529B73EA00D5999FE97">
    <w:name w:val="FD5C30F719114529B73EA00D5999FE97"/>
    <w:rsid w:val="00E621F1"/>
  </w:style>
  <w:style w:type="paragraph" w:customStyle="1" w:styleId="451CD10E51764B198D2A3B0B639D3425">
    <w:name w:val="451CD10E51764B198D2A3B0B639D3425"/>
    <w:rsid w:val="00E621F1"/>
  </w:style>
  <w:style w:type="paragraph" w:customStyle="1" w:styleId="C7FF15A97F2F403F9E7A69F3072C00E7">
    <w:name w:val="C7FF15A97F2F403F9E7A69F3072C00E7"/>
    <w:rsid w:val="00E621F1"/>
  </w:style>
  <w:style w:type="paragraph" w:customStyle="1" w:styleId="891087B0D1F3483EB7EAA0A4104E8205">
    <w:name w:val="891087B0D1F3483EB7EAA0A4104E8205"/>
    <w:rsid w:val="00E621F1"/>
  </w:style>
  <w:style w:type="paragraph" w:customStyle="1" w:styleId="85D4A4B051EA4751AEB4C57B945F3A9C">
    <w:name w:val="85D4A4B051EA4751AEB4C57B945F3A9C"/>
    <w:rsid w:val="00E621F1"/>
  </w:style>
  <w:style w:type="paragraph" w:customStyle="1" w:styleId="EC588937E1B440AE8A0A6D85C6A205C5">
    <w:name w:val="EC588937E1B440AE8A0A6D85C6A205C5"/>
    <w:rsid w:val="00E621F1"/>
  </w:style>
  <w:style w:type="paragraph" w:customStyle="1" w:styleId="F3C8EFD36CF04794A77FEA3593F93C17">
    <w:name w:val="F3C8EFD36CF04794A77FEA3593F93C17"/>
    <w:rsid w:val="00E621F1"/>
  </w:style>
  <w:style w:type="paragraph" w:customStyle="1" w:styleId="BA670018997B48B190F36062463CC2C5">
    <w:name w:val="BA670018997B48B190F36062463CC2C5"/>
    <w:rsid w:val="00E621F1"/>
  </w:style>
  <w:style w:type="paragraph" w:customStyle="1" w:styleId="ADDA31FAD0414447AB85ECCFB1A3CC68">
    <w:name w:val="ADDA31FAD0414447AB85ECCFB1A3CC68"/>
    <w:rsid w:val="00E621F1"/>
  </w:style>
  <w:style w:type="paragraph" w:customStyle="1" w:styleId="335150A29878456BB1C5B3861E676EF2">
    <w:name w:val="335150A29878456BB1C5B3861E676EF2"/>
    <w:rsid w:val="00E621F1"/>
  </w:style>
  <w:style w:type="paragraph" w:customStyle="1" w:styleId="ED987F00DD4F4ABC94D0BA3DF9F3C5EB">
    <w:name w:val="ED987F00DD4F4ABC94D0BA3DF9F3C5EB"/>
    <w:rsid w:val="00E621F1"/>
  </w:style>
  <w:style w:type="paragraph" w:customStyle="1" w:styleId="03D6398450D64C528B5939C9267EA0B9">
    <w:name w:val="03D6398450D64C528B5939C9267EA0B9"/>
    <w:rsid w:val="00E621F1"/>
  </w:style>
  <w:style w:type="paragraph" w:customStyle="1" w:styleId="97BE7AD31D6547DF94A71A53FFC0FBC9">
    <w:name w:val="97BE7AD31D6547DF94A71A53FFC0FBC9"/>
    <w:rsid w:val="00E621F1"/>
  </w:style>
  <w:style w:type="paragraph" w:customStyle="1" w:styleId="904D501A05F04FD0A72778F1C7F5F24D">
    <w:name w:val="904D501A05F04FD0A72778F1C7F5F24D"/>
    <w:rsid w:val="00E621F1"/>
  </w:style>
  <w:style w:type="paragraph" w:customStyle="1" w:styleId="52C1C07D03174FD4BFC2AF670DEC0CD0">
    <w:name w:val="52C1C07D03174FD4BFC2AF670DEC0CD0"/>
    <w:rsid w:val="00E621F1"/>
  </w:style>
  <w:style w:type="paragraph" w:customStyle="1" w:styleId="E5AB3FE2667D478B95A713A896264687">
    <w:name w:val="E5AB3FE2667D478B95A713A896264687"/>
    <w:rsid w:val="00E621F1"/>
  </w:style>
  <w:style w:type="paragraph" w:customStyle="1" w:styleId="15CE0F2B67154E0792B61341B523C76F">
    <w:name w:val="15CE0F2B67154E0792B61341B523C76F"/>
    <w:rsid w:val="00E621F1"/>
  </w:style>
  <w:style w:type="paragraph" w:customStyle="1" w:styleId="9F5637EECFA74387A463441E305FFB7F">
    <w:name w:val="9F5637EECFA74387A463441E305FFB7F"/>
    <w:rsid w:val="00E621F1"/>
  </w:style>
  <w:style w:type="paragraph" w:customStyle="1" w:styleId="A47EFCEAF1004BAC8941E22BA99488C2">
    <w:name w:val="A47EFCEAF1004BAC8941E22BA99488C2"/>
    <w:rsid w:val="00E621F1"/>
  </w:style>
  <w:style w:type="paragraph" w:customStyle="1" w:styleId="6C7CBA299E6A4601A4502CADC1039A42">
    <w:name w:val="6C7CBA299E6A4601A4502CADC1039A42"/>
    <w:rsid w:val="00E621F1"/>
  </w:style>
  <w:style w:type="paragraph" w:customStyle="1" w:styleId="1CE07A9C8EAE4568B1A5B2C5856264ED">
    <w:name w:val="1CE07A9C8EAE4568B1A5B2C5856264ED"/>
    <w:rsid w:val="00E621F1"/>
  </w:style>
  <w:style w:type="paragraph" w:customStyle="1" w:styleId="523FF1DCF8434AD2B7F80BF857E6C921">
    <w:name w:val="523FF1DCF8434AD2B7F80BF857E6C921"/>
    <w:rsid w:val="00E621F1"/>
  </w:style>
  <w:style w:type="paragraph" w:customStyle="1" w:styleId="9D438E9AA208436DAED8FB1C089104E8">
    <w:name w:val="9D438E9AA208436DAED8FB1C089104E8"/>
    <w:rsid w:val="0005455D"/>
  </w:style>
  <w:style w:type="paragraph" w:customStyle="1" w:styleId="BC99F6CE85FB4808B4883AC6C42E635C">
    <w:name w:val="BC99F6CE85FB4808B4883AC6C42E635C"/>
    <w:rsid w:val="0005455D"/>
  </w:style>
  <w:style w:type="paragraph" w:customStyle="1" w:styleId="C0BAFAE4784940ACBF788CB39A79C042">
    <w:name w:val="C0BAFAE4784940ACBF788CB39A79C042"/>
    <w:rsid w:val="0005455D"/>
  </w:style>
  <w:style w:type="paragraph" w:customStyle="1" w:styleId="A1ADFEB569204CA2AC166E4C4FDB0D99">
    <w:name w:val="A1ADFEB569204CA2AC166E4C4FDB0D99"/>
    <w:rsid w:val="0005455D"/>
  </w:style>
  <w:style w:type="paragraph" w:customStyle="1" w:styleId="04AD4362A53A47CD8A27FEE0864EB793">
    <w:name w:val="04AD4362A53A47CD8A27FEE0864EB793"/>
    <w:rsid w:val="0005455D"/>
  </w:style>
  <w:style w:type="paragraph" w:customStyle="1" w:styleId="09D42CF8BB314335911AC10AFCE88DB0">
    <w:name w:val="09D42CF8BB314335911AC10AFCE88DB0"/>
    <w:rsid w:val="0005455D"/>
  </w:style>
  <w:style w:type="paragraph" w:customStyle="1" w:styleId="B86D4476067F4382A37171D177B61927">
    <w:name w:val="B86D4476067F4382A37171D177B61927"/>
    <w:rsid w:val="0005455D"/>
  </w:style>
  <w:style w:type="paragraph" w:customStyle="1" w:styleId="7424C83E32134D3AA518ACBCE35590DE">
    <w:name w:val="7424C83E32134D3AA518ACBCE35590DE"/>
    <w:rsid w:val="0005455D"/>
  </w:style>
  <w:style w:type="paragraph" w:customStyle="1" w:styleId="3FE9C364B00D47CC84E131700CF38057">
    <w:name w:val="3FE9C364B00D47CC84E131700CF38057"/>
    <w:rsid w:val="0005455D"/>
  </w:style>
  <w:style w:type="paragraph" w:customStyle="1" w:styleId="70D051B556BB4195BFEADCBAA6E2E36C">
    <w:name w:val="70D051B556BB4195BFEADCBAA6E2E36C"/>
    <w:rsid w:val="0005455D"/>
  </w:style>
  <w:style w:type="paragraph" w:customStyle="1" w:styleId="265734EE0CD94C3397CC661759A76BF6">
    <w:name w:val="265734EE0CD94C3397CC661759A76BF6"/>
    <w:rsid w:val="0005455D"/>
  </w:style>
  <w:style w:type="paragraph" w:customStyle="1" w:styleId="FEC95F16F1DA401F8AD1D9D874F3DEC5">
    <w:name w:val="FEC95F16F1DA401F8AD1D9D874F3DEC5"/>
    <w:rsid w:val="0005455D"/>
  </w:style>
  <w:style w:type="paragraph" w:customStyle="1" w:styleId="1FB5BC6A16CC4B2A9DCE18601E7E3583">
    <w:name w:val="1FB5BC6A16CC4B2A9DCE18601E7E3583"/>
    <w:rsid w:val="0005455D"/>
  </w:style>
  <w:style w:type="paragraph" w:customStyle="1" w:styleId="7889F492FA514053A7A921BC8F09EA7A">
    <w:name w:val="7889F492FA514053A7A921BC8F09EA7A"/>
    <w:rsid w:val="0005455D"/>
  </w:style>
  <w:style w:type="paragraph" w:customStyle="1" w:styleId="B852098CBC354D6EB8B678292BABB98D">
    <w:name w:val="B852098CBC354D6EB8B678292BABB98D"/>
    <w:rsid w:val="0005455D"/>
  </w:style>
  <w:style w:type="paragraph" w:customStyle="1" w:styleId="4D1547AB957F4A849FD78E280C1CAD36">
    <w:name w:val="4D1547AB957F4A849FD78E280C1CAD36"/>
    <w:rsid w:val="00722A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ED97861AB541AE9A9003F8FC60E2FC">
    <w:name w:val="90ED97861AB541AE9A9003F8FC60E2FC"/>
    <w:rsid w:val="00722A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7B0F54C96A44798056DC6B1D272FF6">
    <w:name w:val="EE7B0F54C96A44798056DC6B1D272FF6"/>
    <w:rsid w:val="00722A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390CAABE4F404A97B40E5BB148029E">
    <w:name w:val="D3390CAABE4F404A97B40E5BB148029E"/>
    <w:rsid w:val="00722AD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B5E0F-C01A-400F-AABF-7B516F482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631</Words>
  <Characters>7270</Characters>
  <Application>Microsoft Office Word</Application>
  <DocSecurity>0</DocSecurity>
  <Lines>60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Deus, Elke</cp:lastModifiedBy>
  <cp:revision>4</cp:revision>
  <cp:lastPrinted>2019-04-10T06:42:00Z</cp:lastPrinted>
  <dcterms:created xsi:type="dcterms:W3CDTF">2024-06-14T08:58:00Z</dcterms:created>
  <dcterms:modified xsi:type="dcterms:W3CDTF">2026-04-27T12:56:00Z</dcterms:modified>
</cp:coreProperties>
</file>